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08C" w:rsidRPr="00BC3B6B" w:rsidRDefault="0087308C" w:rsidP="00BC3B6B">
      <w:pPr>
        <w:pStyle w:val="Heading1"/>
        <w:spacing w:before="0" w:after="0"/>
        <w:jc w:val="center"/>
        <w:rPr>
          <w:rFonts w:ascii="Times New Roman" w:hAnsi="Times New Roman" w:cs="Times New Roman"/>
          <w:b w:val="0"/>
          <w:bCs w:val="0"/>
          <w:noProof/>
          <w:color w:val="FF0000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 w:val="0"/>
          <w:bCs w:val="0"/>
          <w:noProof/>
          <w:color w:val="FF0000"/>
          <w:sz w:val="28"/>
          <w:szCs w:val="28"/>
        </w:rPr>
        <w:t xml:space="preserve">                                                       </w:t>
      </w:r>
      <w:r w:rsidRPr="002D45B8">
        <w:rPr>
          <w:rFonts w:ascii="Times New Roman" w:hAnsi="Times New Roman" w:cs="Times New Roman"/>
          <w:b w:val="0"/>
          <w:bCs w:val="0"/>
          <w:noProof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alt="TSIGN" style="width:40.5pt;height:45.75pt;visibility:visible">
            <v:imagedata r:id="rId5" o:title="" grayscale="t" bilevel="t"/>
          </v:shape>
        </w:pict>
      </w:r>
      <w:r w:rsidRPr="0005062E">
        <w:rPr>
          <w:rFonts w:ascii="Times New Roman" w:hAnsi="Times New Roman" w:cs="Times New Roman"/>
          <w:b w:val="0"/>
          <w:bCs w:val="0"/>
          <w:noProof/>
          <w:sz w:val="28"/>
          <w:szCs w:val="28"/>
        </w:rPr>
        <w:t xml:space="preserve"> </w:t>
      </w:r>
      <w:r w:rsidRPr="0005062E">
        <w:rPr>
          <w:rFonts w:ascii="Times New Roman" w:hAnsi="Times New Roman" w:cs="Times New Roman"/>
          <w:b w:val="0"/>
          <w:bCs w:val="0"/>
          <w:noProof/>
          <w:sz w:val="28"/>
          <w:szCs w:val="28"/>
          <w:lang w:val="ru-RU"/>
        </w:rPr>
        <w:t xml:space="preserve">                                           </w:t>
      </w:r>
      <w:r w:rsidRPr="004455F6">
        <w:rPr>
          <w:rFonts w:ascii="Times New Roman" w:hAnsi="Times New Roman" w:cs="Times New Roman"/>
          <w:b w:val="0"/>
          <w:bCs w:val="0"/>
          <w:noProof/>
          <w:color w:val="FFFFFF"/>
          <w:sz w:val="28"/>
          <w:szCs w:val="28"/>
          <w:lang w:val="ru-RU"/>
        </w:rPr>
        <w:t>ПРОЄКТ</w:t>
      </w:r>
    </w:p>
    <w:p w:rsidR="0087308C" w:rsidRDefault="0087308C" w:rsidP="004E500C">
      <w:pPr>
        <w:pStyle w:val="a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БУЧАНСЬКА     МІСЬКА      РАДА</w:t>
      </w:r>
    </w:p>
    <w:p w:rsidR="0087308C" w:rsidRDefault="0087308C" w:rsidP="004E500C">
      <w:pPr>
        <w:pStyle w:val="Heading2"/>
        <w:pBdr>
          <w:bottom w:val="single" w:sz="12" w:space="1" w:color="auto"/>
        </w:pBdr>
        <w:spacing w:before="0" w:after="0"/>
        <w:jc w:val="center"/>
        <w:rPr>
          <w:rFonts w:ascii="Times New Roman" w:hAnsi="Times New Roman" w:cs="Times New Roman"/>
          <w:i w:val="0"/>
          <w:iCs w:val="0"/>
        </w:rPr>
      </w:pPr>
      <w:r>
        <w:rPr>
          <w:rFonts w:ascii="Times New Roman" w:hAnsi="Times New Roman" w:cs="Times New Roman"/>
          <w:i w:val="0"/>
          <w:iCs w:val="0"/>
        </w:rPr>
        <w:t>КИЇВСЬКОЇ ОБЛАСТІ</w:t>
      </w:r>
    </w:p>
    <w:p w:rsidR="0087308C" w:rsidRDefault="0087308C" w:rsidP="004E500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ВІСІМДЕСЯТ ВОСЬМА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СЕСІЯ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ВОСЬМОГО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СКЛИКАННЯ</w:t>
      </w:r>
    </w:p>
    <w:p w:rsidR="0087308C" w:rsidRPr="003D3B61" w:rsidRDefault="0087308C" w:rsidP="003D3B61">
      <w:pPr>
        <w:spacing w:after="0"/>
        <w:jc w:val="center"/>
        <w:rPr>
          <w:b/>
          <w:bCs/>
          <w:sz w:val="16"/>
          <w:szCs w:val="16"/>
          <w:lang w:val="uk-UA"/>
        </w:rPr>
      </w:pPr>
      <w:r w:rsidRPr="003D3B61">
        <w:rPr>
          <w:rFonts w:ascii="Times New Roman" w:hAnsi="Times New Roman" w:cs="Times New Roman"/>
          <w:b/>
          <w:bCs/>
          <w:sz w:val="24"/>
          <w:szCs w:val="24"/>
          <w:lang w:val="uk-UA"/>
        </w:rPr>
        <w:t>(П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3D3B61">
        <w:rPr>
          <w:rFonts w:ascii="Times New Roman" w:hAnsi="Times New Roman" w:cs="Times New Roman"/>
          <w:b/>
          <w:bCs/>
          <w:sz w:val="24"/>
          <w:szCs w:val="24"/>
          <w:lang w:val="uk-UA"/>
        </w:rPr>
        <w:t>О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3D3B61">
        <w:rPr>
          <w:rFonts w:ascii="Times New Roman" w:hAnsi="Times New Roman" w:cs="Times New Roman"/>
          <w:b/>
          <w:bCs/>
          <w:sz w:val="24"/>
          <w:szCs w:val="24"/>
          <w:lang w:val="uk-UA"/>
        </w:rPr>
        <w:t>З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3D3B61">
        <w:rPr>
          <w:rFonts w:ascii="Times New Roman" w:hAnsi="Times New Roman" w:cs="Times New Roman"/>
          <w:b/>
          <w:bCs/>
          <w:sz w:val="24"/>
          <w:szCs w:val="24"/>
          <w:lang w:val="uk-UA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3D3B61">
        <w:rPr>
          <w:rFonts w:ascii="Times New Roman" w:hAnsi="Times New Roman" w:cs="Times New Roman"/>
          <w:b/>
          <w:bCs/>
          <w:sz w:val="24"/>
          <w:szCs w:val="24"/>
          <w:lang w:val="uk-UA"/>
        </w:rPr>
        <w:t>Ч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3D3B61">
        <w:rPr>
          <w:rFonts w:ascii="Times New Roman" w:hAnsi="Times New Roman" w:cs="Times New Roman"/>
          <w:b/>
          <w:bCs/>
          <w:sz w:val="24"/>
          <w:szCs w:val="24"/>
          <w:lang w:val="uk-UA"/>
        </w:rPr>
        <w:t>Е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3D3B61">
        <w:rPr>
          <w:rFonts w:ascii="Times New Roman" w:hAnsi="Times New Roman" w:cs="Times New Roman"/>
          <w:b/>
          <w:bCs/>
          <w:sz w:val="24"/>
          <w:szCs w:val="24"/>
          <w:lang w:val="uk-UA"/>
        </w:rPr>
        <w:t>Р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3D3B61">
        <w:rPr>
          <w:rFonts w:ascii="Times New Roman" w:hAnsi="Times New Roman" w:cs="Times New Roman"/>
          <w:b/>
          <w:bCs/>
          <w:sz w:val="24"/>
          <w:szCs w:val="24"/>
          <w:lang w:val="uk-UA"/>
        </w:rPr>
        <w:t>Г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3D3B61">
        <w:rPr>
          <w:rFonts w:ascii="Times New Roman" w:hAnsi="Times New Roman" w:cs="Times New Roman"/>
          <w:b/>
          <w:bCs/>
          <w:sz w:val="24"/>
          <w:szCs w:val="24"/>
          <w:lang w:val="uk-UA"/>
        </w:rPr>
        <w:t>О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3D3B61">
        <w:rPr>
          <w:rFonts w:ascii="Times New Roman" w:hAnsi="Times New Roman" w:cs="Times New Roman"/>
          <w:b/>
          <w:bCs/>
          <w:sz w:val="24"/>
          <w:szCs w:val="24"/>
          <w:lang w:val="uk-UA"/>
        </w:rPr>
        <w:t>В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3D3B61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Е 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</w:t>
      </w:r>
      <w:r w:rsidRPr="003D3B61">
        <w:rPr>
          <w:rFonts w:ascii="Times New Roman" w:hAnsi="Times New Roman" w:cs="Times New Roman"/>
          <w:b/>
          <w:bCs/>
          <w:sz w:val="24"/>
          <w:szCs w:val="24"/>
          <w:lang w:val="uk-UA"/>
        </w:rPr>
        <w:t>З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3D3B61">
        <w:rPr>
          <w:rFonts w:ascii="Times New Roman" w:hAnsi="Times New Roman" w:cs="Times New Roman"/>
          <w:b/>
          <w:bCs/>
          <w:sz w:val="24"/>
          <w:szCs w:val="24"/>
          <w:lang w:val="uk-UA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3D3B61">
        <w:rPr>
          <w:rFonts w:ascii="Times New Roman" w:hAnsi="Times New Roman" w:cs="Times New Roman"/>
          <w:b/>
          <w:bCs/>
          <w:sz w:val="24"/>
          <w:szCs w:val="24"/>
          <w:lang w:val="uk-UA"/>
        </w:rPr>
        <w:t>С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3D3B61">
        <w:rPr>
          <w:rFonts w:ascii="Times New Roman" w:hAnsi="Times New Roman" w:cs="Times New Roman"/>
          <w:b/>
          <w:bCs/>
          <w:sz w:val="24"/>
          <w:szCs w:val="24"/>
          <w:lang w:val="uk-UA"/>
        </w:rPr>
        <w:t>І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3D3B61">
        <w:rPr>
          <w:rFonts w:ascii="Times New Roman" w:hAnsi="Times New Roman" w:cs="Times New Roman"/>
          <w:b/>
          <w:bCs/>
          <w:sz w:val="24"/>
          <w:szCs w:val="24"/>
          <w:lang w:val="uk-UA"/>
        </w:rPr>
        <w:t>Д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3D3B61">
        <w:rPr>
          <w:rFonts w:ascii="Times New Roman" w:hAnsi="Times New Roman" w:cs="Times New Roman"/>
          <w:b/>
          <w:bCs/>
          <w:sz w:val="24"/>
          <w:szCs w:val="24"/>
          <w:lang w:val="uk-UA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3D3B61">
        <w:rPr>
          <w:rFonts w:ascii="Times New Roman" w:hAnsi="Times New Roman" w:cs="Times New Roman"/>
          <w:b/>
          <w:bCs/>
          <w:sz w:val="24"/>
          <w:szCs w:val="24"/>
          <w:lang w:val="uk-UA"/>
        </w:rPr>
        <w:t>Н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3D3B61">
        <w:rPr>
          <w:rFonts w:ascii="Times New Roman" w:hAnsi="Times New Roman" w:cs="Times New Roman"/>
          <w:b/>
          <w:bCs/>
          <w:sz w:val="24"/>
          <w:szCs w:val="24"/>
          <w:lang w:val="uk-UA"/>
        </w:rPr>
        <w:t>Н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Я</w:t>
      </w:r>
      <w:r w:rsidRPr="003D3B61">
        <w:rPr>
          <w:rFonts w:ascii="Times New Roman" w:hAnsi="Times New Roman" w:cs="Times New Roman"/>
          <w:b/>
          <w:bCs/>
          <w:sz w:val="24"/>
          <w:szCs w:val="24"/>
          <w:lang w:val="uk-UA"/>
        </w:rPr>
        <w:t>)</w:t>
      </w:r>
    </w:p>
    <w:p w:rsidR="0087308C" w:rsidRDefault="0087308C" w:rsidP="004E500C">
      <w:pPr>
        <w:pStyle w:val="Heading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7308C" w:rsidRDefault="0087308C" w:rsidP="004E500C">
      <w:pPr>
        <w:pStyle w:val="Heading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BC3B6B">
        <w:rPr>
          <w:rFonts w:ascii="Times New Roman" w:hAnsi="Times New Roman" w:cs="Times New Roman"/>
          <w:sz w:val="28"/>
          <w:szCs w:val="28"/>
        </w:rPr>
        <w:t>Р  І   Ш   Е   Н   Н   Я</w:t>
      </w:r>
    </w:p>
    <w:p w:rsidR="0087308C" w:rsidRPr="007A5E42" w:rsidRDefault="0087308C" w:rsidP="007A5E42">
      <w:pPr>
        <w:spacing w:after="0"/>
        <w:rPr>
          <w:lang w:val="uk-UA"/>
        </w:rPr>
      </w:pPr>
    </w:p>
    <w:p w:rsidR="0087308C" w:rsidRPr="00BC3B6B" w:rsidRDefault="0087308C" w:rsidP="007A5E42">
      <w:pPr>
        <w:pStyle w:val="Heading1"/>
        <w:spacing w:before="0" w:after="0"/>
        <w:rPr>
          <w:rFonts w:ascii="Times New Roman" w:hAnsi="Times New Roman" w:cs="Times New Roman"/>
          <w:sz w:val="26"/>
          <w:szCs w:val="26"/>
        </w:rPr>
      </w:pPr>
      <w:r w:rsidRPr="007A5E42">
        <w:rPr>
          <w:rFonts w:ascii="Times New Roman" w:hAnsi="Times New Roman" w:cs="Times New Roman"/>
          <w:sz w:val="26"/>
          <w:szCs w:val="26"/>
        </w:rPr>
        <w:t>10.04</w:t>
      </w:r>
      <w:r w:rsidRPr="007A5E42">
        <w:rPr>
          <w:rFonts w:ascii="Times New Roman" w:hAnsi="Times New Roman" w:cs="Times New Roman"/>
          <w:sz w:val="26"/>
          <w:szCs w:val="26"/>
          <w:lang w:val="ru-RU"/>
        </w:rPr>
        <w:t>.</w:t>
      </w:r>
      <w:r w:rsidRPr="007A5E42">
        <w:rPr>
          <w:rFonts w:ascii="Times New Roman" w:hAnsi="Times New Roman" w:cs="Times New Roman"/>
          <w:sz w:val="26"/>
          <w:szCs w:val="26"/>
        </w:rPr>
        <w:t>2026 р.</w:t>
      </w:r>
      <w:r w:rsidRPr="00BC3B6B">
        <w:rPr>
          <w:rFonts w:ascii="Times New Roman" w:hAnsi="Times New Roman" w:cs="Times New Roman"/>
          <w:sz w:val="26"/>
          <w:szCs w:val="26"/>
        </w:rPr>
        <w:t xml:space="preserve"> </w:t>
      </w:r>
      <w:r w:rsidRPr="00BC3B6B">
        <w:rPr>
          <w:rFonts w:ascii="Times New Roman" w:hAnsi="Times New Roman" w:cs="Times New Roman"/>
          <w:sz w:val="26"/>
          <w:szCs w:val="26"/>
        </w:rPr>
        <w:tab/>
        <w:t xml:space="preserve">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№ 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6379 </w:t>
      </w:r>
      <w:r>
        <w:rPr>
          <w:rFonts w:ascii="Times New Roman" w:hAnsi="Times New Roman" w:cs="Times New Roman"/>
          <w:sz w:val="26"/>
          <w:szCs w:val="26"/>
        </w:rPr>
        <w:t>- 88</w:t>
      </w:r>
      <w:r w:rsidRPr="00BC3B6B">
        <w:rPr>
          <w:rFonts w:ascii="Times New Roman" w:hAnsi="Times New Roman" w:cs="Times New Roman"/>
          <w:sz w:val="26"/>
          <w:szCs w:val="26"/>
        </w:rPr>
        <w:t>-</w:t>
      </w:r>
      <w:r w:rsidRPr="00BC3B6B">
        <w:rPr>
          <w:rFonts w:ascii="Times New Roman" w:hAnsi="Times New Roman" w:cs="Times New Roman"/>
          <w:sz w:val="26"/>
          <w:szCs w:val="26"/>
          <w:lang w:val="en-US"/>
        </w:rPr>
        <w:t>V</w:t>
      </w:r>
      <w:r w:rsidRPr="00BC3B6B">
        <w:rPr>
          <w:rFonts w:ascii="Times New Roman" w:hAnsi="Times New Roman" w:cs="Times New Roman"/>
          <w:sz w:val="26"/>
          <w:szCs w:val="26"/>
        </w:rPr>
        <w:t>ІІІ</w:t>
      </w:r>
    </w:p>
    <w:p w:rsidR="0087308C" w:rsidRPr="00BC3B6B" w:rsidRDefault="0087308C" w:rsidP="00A43340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BC3B6B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</w:p>
    <w:p w:rsidR="0087308C" w:rsidRPr="00BC3B6B" w:rsidRDefault="0087308C" w:rsidP="00187CA0">
      <w:pPr>
        <w:spacing w:after="0" w:line="240" w:lineRule="auto"/>
        <w:rPr>
          <w:rStyle w:val="Strong"/>
          <w:rFonts w:ascii="Times New Roman" w:hAnsi="Times New Roman" w:cs="Times New Roman"/>
          <w:sz w:val="26"/>
          <w:szCs w:val="26"/>
          <w:bdr w:val="none" w:sz="0" w:space="0" w:color="auto" w:frame="1"/>
          <w:lang w:val="uk-UA"/>
        </w:rPr>
      </w:pPr>
      <w:r w:rsidRPr="00BC3B6B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Про </w:t>
      </w:r>
      <w:r w:rsidRPr="00BC3B6B">
        <w:rPr>
          <w:rStyle w:val="Strong"/>
          <w:rFonts w:ascii="Times New Roman" w:hAnsi="Times New Roman" w:cs="Times New Roman"/>
          <w:sz w:val="26"/>
          <w:szCs w:val="26"/>
          <w:bdr w:val="none" w:sz="0" w:space="0" w:color="auto" w:frame="1"/>
          <w:lang w:val="uk-UA"/>
        </w:rPr>
        <w:t xml:space="preserve">безоплатне прийняття у комунальну </w:t>
      </w:r>
    </w:p>
    <w:p w:rsidR="0087308C" w:rsidRPr="00BC3B6B" w:rsidRDefault="0087308C" w:rsidP="00187CA0">
      <w:pPr>
        <w:spacing w:after="0" w:line="240" w:lineRule="auto"/>
        <w:rPr>
          <w:rStyle w:val="Strong"/>
          <w:rFonts w:ascii="Times New Roman" w:hAnsi="Times New Roman" w:cs="Times New Roman"/>
          <w:sz w:val="26"/>
          <w:szCs w:val="26"/>
          <w:bdr w:val="none" w:sz="0" w:space="0" w:color="auto" w:frame="1"/>
          <w:lang w:val="uk-UA"/>
        </w:rPr>
      </w:pPr>
      <w:r w:rsidRPr="00BC3B6B">
        <w:rPr>
          <w:rStyle w:val="Strong"/>
          <w:rFonts w:ascii="Times New Roman" w:hAnsi="Times New Roman" w:cs="Times New Roman"/>
          <w:sz w:val="26"/>
          <w:szCs w:val="26"/>
          <w:bdr w:val="none" w:sz="0" w:space="0" w:color="auto" w:frame="1"/>
          <w:lang w:val="uk-UA"/>
        </w:rPr>
        <w:t xml:space="preserve">власність Бучанської міської територіальної </w:t>
      </w:r>
    </w:p>
    <w:p w:rsidR="0087308C" w:rsidRPr="00BC3B6B" w:rsidRDefault="0087308C" w:rsidP="00B754FF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BC3B6B">
        <w:rPr>
          <w:rStyle w:val="Strong"/>
          <w:rFonts w:ascii="Times New Roman" w:hAnsi="Times New Roman" w:cs="Times New Roman"/>
          <w:sz w:val="26"/>
          <w:szCs w:val="26"/>
          <w:bdr w:val="none" w:sz="0" w:space="0" w:color="auto" w:frame="1"/>
          <w:lang w:val="uk-UA"/>
        </w:rPr>
        <w:t>громади гуманітарної допомоги</w:t>
      </w:r>
    </w:p>
    <w:p w:rsidR="0087308C" w:rsidRPr="00BC3B6B" w:rsidRDefault="0087308C" w:rsidP="00187CA0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87308C" w:rsidRPr="00924448" w:rsidRDefault="0087308C" w:rsidP="00534CB5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24448">
        <w:rPr>
          <w:rFonts w:ascii="Times New Roman" w:hAnsi="Times New Roman" w:cs="Times New Roman"/>
          <w:sz w:val="24"/>
          <w:szCs w:val="24"/>
          <w:lang w:val="uk-UA"/>
        </w:rPr>
        <w:t xml:space="preserve">           З метою </w:t>
      </w:r>
      <w:r w:rsidRPr="00924448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надання адміністративних послуг соціального характеру</w:t>
      </w:r>
      <w:r w:rsidRPr="00924448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924448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  <w:r w:rsidRPr="00924448">
        <w:rPr>
          <w:rFonts w:ascii="Times New Roman" w:hAnsi="Times New Roman" w:cs="Times New Roman"/>
          <w:sz w:val="24"/>
          <w:szCs w:val="24"/>
          <w:lang w:val="uk-UA"/>
        </w:rPr>
        <w:t>відповідно до вимог Закону України «Про бухгалтерський облік та фінансову звітність в Україні», Національних положень (стандартів) бухгалтерського обліку,  керуючись ст.ст. 328, 729 Цивільного кодексу України та ч.5 ст. 16, ст.ст. 25, 60, ч.1 ст. 59 Закону України «Про місцеве самоврядування в Україні»,  Бучанська міська рада</w:t>
      </w:r>
    </w:p>
    <w:p w:rsidR="0087308C" w:rsidRPr="00924448" w:rsidRDefault="0087308C" w:rsidP="00534CB5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2444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87308C" w:rsidRPr="00924448" w:rsidRDefault="0087308C" w:rsidP="00534CB5">
      <w:pPr>
        <w:spacing w:after="0" w:line="288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924448">
        <w:rPr>
          <w:rFonts w:ascii="Times New Roman" w:hAnsi="Times New Roman" w:cs="Times New Roman"/>
          <w:b/>
          <w:bCs/>
          <w:sz w:val="24"/>
          <w:szCs w:val="24"/>
          <w:lang w:val="uk-UA"/>
        </w:rPr>
        <w:t>ВИРІШИЛА:</w:t>
      </w:r>
    </w:p>
    <w:p w:rsidR="0087308C" w:rsidRPr="00924448" w:rsidRDefault="0087308C" w:rsidP="00534CB5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</w:p>
    <w:p w:rsidR="0087308C" w:rsidRDefault="0087308C" w:rsidP="00534CB5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r w:rsidRPr="00924448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1. Надати згоду на прийняття у комунальну власність Бучанської міської територіальної громади товарно-матеріальних цінностей, які надійшли як гуманітарна допомога від Громадської організації «Бучанська міськрайонна організація Товариства Червоного Хреста України»,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  <w:r w:rsidRPr="00924448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згідно додатку 1.</w:t>
      </w:r>
    </w:p>
    <w:p w:rsidR="0087308C" w:rsidRDefault="0087308C" w:rsidP="00516377">
      <w:pPr>
        <w:tabs>
          <w:tab w:val="left" w:pos="709"/>
          <w:tab w:val="left" w:pos="851"/>
        </w:tabs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2. Надати згоду на прийняття </w:t>
      </w:r>
      <w:r w:rsidRPr="00924448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у комунальну власність Бучанської міської територіальної громади товарно-матеріальних цінностей, які надійшли як гуманітарна допомога від 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Фонду «Польський центр міжнародної допомоги», згідно додатку 2</w:t>
      </w:r>
      <w:r w:rsidRPr="00924448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.</w:t>
      </w:r>
    </w:p>
    <w:p w:rsidR="0087308C" w:rsidRPr="00A03EE9" w:rsidRDefault="0087308C" w:rsidP="00E715C5">
      <w:pPr>
        <w:tabs>
          <w:tab w:val="left" w:pos="851"/>
        </w:tabs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3</w:t>
      </w:r>
      <w:r w:rsidRPr="00A03EE9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.  Для проведення приймання-передачі гуманітар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ної допомоги, визначеної пунктів          </w:t>
      </w:r>
      <w:r w:rsidRPr="00A03EE9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1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, 2</w:t>
      </w:r>
      <w:r w:rsidRPr="00A03EE9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даного рішення, створити комісію з приймання-передачі гуманіт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арної допомоги, згідно додатку 3</w:t>
      </w:r>
      <w:r w:rsidRPr="00A03EE9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.</w:t>
      </w:r>
    </w:p>
    <w:p w:rsidR="0087308C" w:rsidRPr="003016C2" w:rsidRDefault="0087308C" w:rsidP="005F41E3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4</w:t>
      </w:r>
      <w:r w:rsidRPr="00A03EE9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. Передати на баланс Управління соціальної політики Бучанської міської ради товарно-матеріальні цінності, отримані як гумані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тарна допомога, згідно додатку 4</w:t>
      </w:r>
      <w:r w:rsidRPr="00A03EE9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до рішення. Визначити Управління соціальної політики Бучанської міської ради відповідальним</w:t>
      </w:r>
      <w:r w:rsidRPr="003016C2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и за облік та розподіл гуманітарної д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опомоги, зазначеної  в додатку 4</w:t>
      </w:r>
      <w:r w:rsidRPr="003016C2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, до повного використання всього обсягу отриманої гуманітарної допомоги.</w:t>
      </w:r>
    </w:p>
    <w:p w:rsidR="0087308C" w:rsidRPr="00A03EE9" w:rsidRDefault="0087308C" w:rsidP="001F7F82">
      <w:pPr>
        <w:tabs>
          <w:tab w:val="left" w:pos="709"/>
        </w:tabs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        5</w:t>
      </w:r>
      <w:r w:rsidRPr="003016C2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. 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 </w:t>
      </w:r>
      <w:r w:rsidRPr="00A03EE9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Контроль за виконанням даного рішення покласти на комісію з гуманітарних питань (охорони здоров’я, освіти, культури, соціальної політики, духовності, молодіжної політики, спорту), ветеранської політики, цивільного захисту населення та надзвичайних ситуацій та комісію з питань фінансів, бюджетної та податкової політики, соціально-економічного розвитку, підприємництва та інвестиційної діяльності.</w:t>
      </w:r>
    </w:p>
    <w:p w:rsidR="0087308C" w:rsidRPr="003D3B61" w:rsidRDefault="0087308C" w:rsidP="00187CA0">
      <w:pPr>
        <w:widowControl w:val="0"/>
        <w:spacing w:after="0"/>
        <w:ind w:left="36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87308C" w:rsidRDefault="0087308C" w:rsidP="00945958">
      <w:pPr>
        <w:tabs>
          <w:tab w:val="left" w:pos="6435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87308C" w:rsidRPr="00A77280" w:rsidRDefault="0087308C" w:rsidP="00945958">
      <w:pPr>
        <w:tabs>
          <w:tab w:val="left" w:pos="6435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3D3B61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Секретар ради</w:t>
      </w:r>
      <w:r w:rsidRPr="00A77280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    Тарас ШАПРАВСЬКИЙ</w:t>
      </w:r>
    </w:p>
    <w:p w:rsidR="0087308C" w:rsidRDefault="0087308C" w:rsidP="00EC68B7">
      <w:pPr>
        <w:spacing w:after="0" w:line="240" w:lineRule="auto"/>
        <w:jc w:val="both"/>
        <w:rPr>
          <w:lang w:val="uk-UA"/>
        </w:rPr>
      </w:pPr>
    </w:p>
    <w:tbl>
      <w:tblPr>
        <w:tblpPr w:leftFromText="180" w:rightFromText="180" w:horzAnchor="margin" w:tblpY="536"/>
        <w:tblW w:w="9576" w:type="dxa"/>
        <w:tblLook w:val="00A0"/>
      </w:tblPr>
      <w:tblGrid>
        <w:gridCol w:w="3708"/>
        <w:gridCol w:w="2880"/>
        <w:gridCol w:w="2988"/>
      </w:tblGrid>
      <w:tr w:rsidR="0087308C" w:rsidRPr="00BC3B6B">
        <w:trPr>
          <w:trHeight w:val="1447"/>
        </w:trPr>
        <w:tc>
          <w:tcPr>
            <w:tcW w:w="3708" w:type="dxa"/>
          </w:tcPr>
          <w:p w:rsidR="0087308C" w:rsidRPr="00172C6E" w:rsidRDefault="0087308C" w:rsidP="00BC3B6B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172C6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Заступник міського голови</w:t>
            </w:r>
          </w:p>
          <w:p w:rsidR="0087308C" w:rsidRPr="00172C6E" w:rsidRDefault="0087308C" w:rsidP="00BC3B6B">
            <w:pPr>
              <w:widowControl w:val="0"/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880" w:type="dxa"/>
            <w:vAlign w:val="center"/>
          </w:tcPr>
          <w:p w:rsidR="0087308C" w:rsidRPr="00BC3B6B" w:rsidRDefault="0087308C" w:rsidP="00BC3B6B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BC3B6B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 </w:t>
            </w:r>
            <w:r w:rsidRPr="00BC3B6B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BC3B6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Особистий підпис</w:t>
            </w:r>
            <w:r w:rsidRPr="00BC3B6B">
              <w:rPr>
                <w:rFonts w:ascii="Times New Roman" w:hAnsi="Times New Roman" w:cs="Times New Roman"/>
                <w:sz w:val="16"/>
                <w:szCs w:val="16"/>
              </w:rPr>
              <w:t xml:space="preserve"> )</w:t>
            </w:r>
          </w:p>
          <w:p w:rsidR="0087308C" w:rsidRPr="00A769AF" w:rsidRDefault="0087308C" w:rsidP="00BC3B6B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 w:rsidRPr="00A769AF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10.04.2026</w:t>
            </w:r>
          </w:p>
          <w:p w:rsidR="0087308C" w:rsidRPr="00BC3B6B" w:rsidRDefault="0087308C" w:rsidP="00BC3B6B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BC3B6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(дата)</w:t>
            </w:r>
          </w:p>
          <w:p w:rsidR="0087308C" w:rsidRPr="00BC3B6B" w:rsidRDefault="0087308C" w:rsidP="00BC3B6B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:rsidR="0087308C" w:rsidRPr="00BC3B6B" w:rsidRDefault="0087308C" w:rsidP="00BC3B6B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88" w:type="dxa"/>
          </w:tcPr>
          <w:p w:rsidR="0087308C" w:rsidRPr="00172C6E" w:rsidRDefault="0087308C" w:rsidP="00BC3B6B">
            <w:pPr>
              <w:widowControl w:val="0"/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Людмила РИЖЕНКО</w:t>
            </w:r>
          </w:p>
        </w:tc>
      </w:tr>
      <w:tr w:rsidR="0087308C" w:rsidRPr="00BC3B6B">
        <w:trPr>
          <w:trHeight w:val="1447"/>
        </w:trPr>
        <w:tc>
          <w:tcPr>
            <w:tcW w:w="3708" w:type="dxa"/>
          </w:tcPr>
          <w:p w:rsidR="0087308C" w:rsidRPr="00172C6E" w:rsidRDefault="0087308C" w:rsidP="00BC3B6B">
            <w:pPr>
              <w:pStyle w:val="Defaul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87308C" w:rsidRPr="00172C6E" w:rsidRDefault="0087308C" w:rsidP="00BC3B6B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В. о. н</w:t>
            </w:r>
            <w:r w:rsidRPr="00172C6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ачальник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  <w:r w:rsidRPr="00172C6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управління юридично-кадрової роботи</w:t>
            </w:r>
          </w:p>
          <w:p w:rsidR="0087308C" w:rsidRPr="00172C6E" w:rsidRDefault="0087308C" w:rsidP="00BC3B6B">
            <w:pPr>
              <w:widowControl w:val="0"/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880" w:type="dxa"/>
            <w:vAlign w:val="center"/>
          </w:tcPr>
          <w:p w:rsidR="0087308C" w:rsidRPr="00BC3B6B" w:rsidRDefault="0087308C" w:rsidP="00BC3B6B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308C" w:rsidRPr="00BC3B6B" w:rsidRDefault="0087308C" w:rsidP="00BC3B6B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BC3B6B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 </w:t>
            </w:r>
            <w:r w:rsidRPr="00BC3B6B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BC3B6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Особистий підпис</w:t>
            </w:r>
            <w:r w:rsidRPr="00BC3B6B">
              <w:rPr>
                <w:rFonts w:ascii="Times New Roman" w:hAnsi="Times New Roman" w:cs="Times New Roman"/>
                <w:sz w:val="16"/>
                <w:szCs w:val="16"/>
              </w:rPr>
              <w:t xml:space="preserve"> )</w:t>
            </w:r>
          </w:p>
          <w:p w:rsidR="0087308C" w:rsidRPr="00A769AF" w:rsidRDefault="0087308C" w:rsidP="00A769AF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 w:rsidRPr="00A769AF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10.04.2026</w:t>
            </w:r>
          </w:p>
          <w:p w:rsidR="0087308C" w:rsidRPr="00BC3B6B" w:rsidRDefault="0087308C" w:rsidP="00BC3B6B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BC3B6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(дата)</w:t>
            </w:r>
          </w:p>
          <w:p w:rsidR="0087308C" w:rsidRPr="00BC3B6B" w:rsidRDefault="0087308C" w:rsidP="00BC3B6B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:rsidR="0087308C" w:rsidRPr="00BC3B6B" w:rsidRDefault="0087308C" w:rsidP="00BC3B6B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88" w:type="dxa"/>
          </w:tcPr>
          <w:p w:rsidR="0087308C" w:rsidRDefault="0087308C" w:rsidP="00BC3B6B">
            <w:pPr>
              <w:widowControl w:val="0"/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7308C" w:rsidRPr="00BC3B6B" w:rsidRDefault="0087308C" w:rsidP="00BC3B6B">
            <w:pPr>
              <w:widowControl w:val="0"/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B28B4">
              <w:rPr>
                <w:rFonts w:ascii="Times New Roman" w:hAnsi="Times New Roman" w:cs="Times New Roman"/>
                <w:sz w:val="28"/>
                <w:szCs w:val="28"/>
              </w:rPr>
              <w:t>Юлія ГАЛДЕЦЬКА</w:t>
            </w:r>
          </w:p>
        </w:tc>
      </w:tr>
      <w:tr w:rsidR="0087308C" w:rsidRPr="00BC3B6B">
        <w:trPr>
          <w:trHeight w:val="1447"/>
        </w:trPr>
        <w:tc>
          <w:tcPr>
            <w:tcW w:w="3708" w:type="dxa"/>
          </w:tcPr>
          <w:p w:rsidR="0087308C" w:rsidRPr="00172C6E" w:rsidRDefault="0087308C" w:rsidP="00BC3B6B">
            <w:pPr>
              <w:pStyle w:val="Defaul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87308C" w:rsidRPr="00172C6E" w:rsidRDefault="0087308C" w:rsidP="00BC3B6B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172C6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Начальник Фінансового управління</w:t>
            </w:r>
          </w:p>
          <w:p w:rsidR="0087308C" w:rsidRPr="00172C6E" w:rsidRDefault="0087308C" w:rsidP="00BC3B6B">
            <w:pPr>
              <w:widowControl w:val="0"/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880" w:type="dxa"/>
            <w:vAlign w:val="center"/>
          </w:tcPr>
          <w:p w:rsidR="0087308C" w:rsidRPr="00BC3B6B" w:rsidRDefault="0087308C" w:rsidP="00BC3B6B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308C" w:rsidRPr="00BC3B6B" w:rsidRDefault="0087308C" w:rsidP="00BC3B6B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BC3B6B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 </w:t>
            </w:r>
            <w:r w:rsidRPr="00BC3B6B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BC3B6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Особистий підпис</w:t>
            </w:r>
            <w:r w:rsidRPr="00BC3B6B">
              <w:rPr>
                <w:rFonts w:ascii="Times New Roman" w:hAnsi="Times New Roman" w:cs="Times New Roman"/>
                <w:sz w:val="16"/>
                <w:szCs w:val="16"/>
              </w:rPr>
              <w:t xml:space="preserve"> )</w:t>
            </w:r>
          </w:p>
          <w:p w:rsidR="0087308C" w:rsidRPr="00A769AF" w:rsidRDefault="0087308C" w:rsidP="00A769AF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 w:rsidRPr="00A769AF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10.04.2026</w:t>
            </w:r>
          </w:p>
          <w:p w:rsidR="0087308C" w:rsidRPr="00BC3B6B" w:rsidRDefault="0087308C" w:rsidP="00BC3B6B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BC3B6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(дата)</w:t>
            </w:r>
          </w:p>
          <w:p w:rsidR="0087308C" w:rsidRPr="00BC3B6B" w:rsidRDefault="0087308C" w:rsidP="00BC3B6B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:rsidR="0087308C" w:rsidRPr="00BC3B6B" w:rsidRDefault="0087308C" w:rsidP="00BC3B6B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88" w:type="dxa"/>
          </w:tcPr>
          <w:p w:rsidR="0087308C" w:rsidRPr="00BC3B6B" w:rsidRDefault="0087308C" w:rsidP="00BC3B6B">
            <w:pPr>
              <w:widowControl w:val="0"/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308C" w:rsidRPr="00BC3B6B" w:rsidRDefault="0087308C" w:rsidP="00BC3B6B">
            <w:pPr>
              <w:widowControl w:val="0"/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3B6B">
              <w:rPr>
                <w:rFonts w:ascii="Times New Roman" w:hAnsi="Times New Roman" w:cs="Times New Roman"/>
                <w:sz w:val="28"/>
                <w:szCs w:val="28"/>
              </w:rPr>
              <w:t>Тетяна СІМОН</w:t>
            </w:r>
          </w:p>
        </w:tc>
      </w:tr>
      <w:tr w:rsidR="0087308C" w:rsidRPr="00BC3B6B">
        <w:trPr>
          <w:trHeight w:val="1447"/>
        </w:trPr>
        <w:tc>
          <w:tcPr>
            <w:tcW w:w="3708" w:type="dxa"/>
          </w:tcPr>
          <w:p w:rsidR="0087308C" w:rsidRPr="00172C6E" w:rsidRDefault="0087308C" w:rsidP="00BC3B6B">
            <w:pPr>
              <w:pStyle w:val="Defaul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87308C" w:rsidRPr="00172C6E" w:rsidRDefault="0087308C" w:rsidP="00BC3B6B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172C6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Начальник Управління соціальної політики</w:t>
            </w:r>
          </w:p>
          <w:p w:rsidR="0087308C" w:rsidRPr="00172C6E" w:rsidRDefault="0087308C" w:rsidP="00BC3B6B">
            <w:pPr>
              <w:pStyle w:val="Defaul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vAlign w:val="center"/>
          </w:tcPr>
          <w:p w:rsidR="0087308C" w:rsidRPr="00BC3B6B" w:rsidRDefault="0087308C" w:rsidP="00BC3B6B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308C" w:rsidRPr="00BC3B6B" w:rsidRDefault="0087308C" w:rsidP="00BC3B6B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BC3B6B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 </w:t>
            </w:r>
            <w:r w:rsidRPr="00BC3B6B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BC3B6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Особистий підпис</w:t>
            </w:r>
            <w:r w:rsidRPr="00BC3B6B">
              <w:rPr>
                <w:rFonts w:ascii="Times New Roman" w:hAnsi="Times New Roman" w:cs="Times New Roman"/>
                <w:sz w:val="16"/>
                <w:szCs w:val="16"/>
              </w:rPr>
              <w:t xml:space="preserve"> )</w:t>
            </w:r>
          </w:p>
          <w:p w:rsidR="0087308C" w:rsidRPr="00A769AF" w:rsidRDefault="0087308C" w:rsidP="00C90162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 w:rsidRPr="00A769AF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10.04.2026</w:t>
            </w:r>
          </w:p>
          <w:p w:rsidR="0087308C" w:rsidRPr="00BC3B6B" w:rsidRDefault="0087308C" w:rsidP="00BC3B6B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BC3B6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(дата)</w:t>
            </w:r>
          </w:p>
          <w:p w:rsidR="0087308C" w:rsidRPr="00BC3B6B" w:rsidRDefault="0087308C" w:rsidP="00BC3B6B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88" w:type="dxa"/>
          </w:tcPr>
          <w:p w:rsidR="0087308C" w:rsidRPr="00BC3B6B" w:rsidRDefault="0087308C" w:rsidP="00BC3B6B">
            <w:pPr>
              <w:widowControl w:val="0"/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308C" w:rsidRPr="00BC3B6B" w:rsidRDefault="0087308C" w:rsidP="00BC3B6B">
            <w:pPr>
              <w:widowControl w:val="0"/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3B6B">
              <w:rPr>
                <w:rFonts w:ascii="Times New Roman" w:hAnsi="Times New Roman" w:cs="Times New Roman"/>
                <w:sz w:val="28"/>
                <w:szCs w:val="28"/>
              </w:rPr>
              <w:t>Ірина ПАСІЧНА</w:t>
            </w:r>
          </w:p>
        </w:tc>
      </w:tr>
    </w:tbl>
    <w:p w:rsidR="0087308C" w:rsidRDefault="0087308C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:rsidR="0087308C" w:rsidRDefault="0087308C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:rsidR="0087308C" w:rsidRDefault="0087308C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:rsidR="0087308C" w:rsidRDefault="0087308C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:rsidR="0087308C" w:rsidRDefault="0087308C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:rsidR="0087308C" w:rsidRDefault="0087308C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:rsidR="0087308C" w:rsidRDefault="0087308C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:rsidR="0087308C" w:rsidRDefault="0087308C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:rsidR="0087308C" w:rsidRDefault="0087308C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:rsidR="0087308C" w:rsidRDefault="0087308C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:rsidR="0087308C" w:rsidRDefault="0087308C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:rsidR="0087308C" w:rsidRDefault="0087308C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:rsidR="0087308C" w:rsidRDefault="0087308C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:rsidR="0087308C" w:rsidRDefault="0087308C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:rsidR="0087308C" w:rsidRDefault="0087308C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:rsidR="0087308C" w:rsidRDefault="0087308C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:rsidR="0087308C" w:rsidRDefault="0087308C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:rsidR="0087308C" w:rsidRDefault="0087308C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:rsidR="0087308C" w:rsidRDefault="0087308C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:rsidR="0087308C" w:rsidRDefault="0087308C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:rsidR="0087308C" w:rsidRDefault="0087308C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:rsidR="0087308C" w:rsidRDefault="0087308C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:rsidR="0087308C" w:rsidRDefault="0087308C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:rsidR="0087308C" w:rsidRDefault="0087308C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:rsidR="0087308C" w:rsidRDefault="0087308C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tbl>
      <w:tblPr>
        <w:tblpPr w:leftFromText="180" w:rightFromText="180" w:vertAnchor="text" w:horzAnchor="margin" w:tblpXSpec="right" w:tblpY="118"/>
        <w:tblW w:w="1223" w:type="pct"/>
        <w:tblLayout w:type="fixed"/>
        <w:tblLook w:val="00A0"/>
      </w:tblPr>
      <w:tblGrid>
        <w:gridCol w:w="2410"/>
      </w:tblGrid>
      <w:tr w:rsidR="0087308C" w:rsidRPr="008431EB">
        <w:trPr>
          <w:trHeight w:val="255"/>
        </w:trPr>
        <w:tc>
          <w:tcPr>
            <w:tcW w:w="5000" w:type="pct"/>
            <w:noWrap/>
            <w:vAlign w:val="bottom"/>
          </w:tcPr>
          <w:p w:rsidR="0087308C" w:rsidRPr="006766E5" w:rsidRDefault="0087308C" w:rsidP="008431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431E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                                                                  </w:t>
            </w:r>
            <w:r w:rsidRPr="00FD7FBC">
              <w:rPr>
                <w:rFonts w:ascii="Times New Roman" w:hAnsi="Times New Roman" w:cs="Times New Roman"/>
                <w:sz w:val="24"/>
                <w:szCs w:val="24"/>
              </w:rPr>
              <w:t xml:space="preserve">Додаток </w:t>
            </w:r>
            <w:r w:rsidRPr="00FD7FB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  <w:p w:rsidR="0087308C" w:rsidRPr="00FD7FBC" w:rsidRDefault="0087308C" w:rsidP="008431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D7FB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 рішення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88</w:t>
            </w:r>
            <w:r w:rsidRPr="00FD7FB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87308C" w:rsidRPr="00FD7FBC" w:rsidRDefault="0087308C" w:rsidP="008431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D7FB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сесії </w:t>
            </w:r>
            <w:r w:rsidRPr="00FD7F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FD7FB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ІІІ скликання  від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10.04</w:t>
            </w:r>
            <w:r w:rsidRPr="00FD7FB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.2026 року</w:t>
            </w:r>
          </w:p>
          <w:p w:rsidR="0087308C" w:rsidRPr="00FD7FBC" w:rsidRDefault="0087308C" w:rsidP="008431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6379</w:t>
            </w:r>
            <w:r w:rsidRPr="00FD7FB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-8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 w:rsidRPr="00FD7FB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FD7F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FD7FB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ІІІ               </w:t>
            </w:r>
          </w:p>
          <w:p w:rsidR="0087308C" w:rsidRPr="008431EB" w:rsidRDefault="0087308C" w:rsidP="008431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</w:tr>
    </w:tbl>
    <w:p w:rsidR="0087308C" w:rsidRPr="008431EB" w:rsidRDefault="0087308C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:rsidR="0087308C" w:rsidRPr="008431EB" w:rsidRDefault="0087308C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  <w:r w:rsidRPr="008431E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                                                      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                           </w:t>
      </w:r>
      <w:r w:rsidRPr="008431E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        </w:t>
      </w:r>
    </w:p>
    <w:p w:rsidR="0087308C" w:rsidRDefault="0087308C" w:rsidP="007C7A2B">
      <w:pPr>
        <w:spacing w:after="0"/>
        <w:ind w:left="1559" w:hanging="1559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87308C" w:rsidRDefault="0087308C" w:rsidP="007C7A2B">
      <w:pPr>
        <w:spacing w:after="0"/>
        <w:ind w:left="1559" w:hanging="1559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87308C" w:rsidRDefault="0087308C" w:rsidP="007C7A2B">
      <w:pPr>
        <w:spacing w:after="0"/>
        <w:ind w:left="1559" w:hanging="1559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87308C" w:rsidRDefault="0087308C" w:rsidP="007C7A2B">
      <w:pPr>
        <w:spacing w:after="0"/>
        <w:ind w:left="1559" w:hanging="1559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87308C" w:rsidRDefault="0087308C" w:rsidP="007C7A2B">
      <w:pPr>
        <w:spacing w:after="0"/>
        <w:ind w:left="1559" w:hanging="1559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87308C" w:rsidRDefault="0087308C" w:rsidP="007C7A2B">
      <w:pPr>
        <w:spacing w:after="0"/>
        <w:ind w:left="1559" w:hanging="1559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87308C" w:rsidRDefault="0087308C" w:rsidP="007C7A2B">
      <w:pPr>
        <w:spacing w:after="0"/>
        <w:ind w:left="1559" w:hanging="1559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87308C" w:rsidRDefault="0087308C" w:rsidP="007C7A2B">
      <w:pPr>
        <w:spacing w:after="0"/>
        <w:ind w:left="1559" w:hanging="1559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AC3DEF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Перелік 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товарно-матеріальних цінностей</w:t>
      </w:r>
      <w:r w:rsidRPr="00AC3DEF">
        <w:rPr>
          <w:rFonts w:ascii="Times New Roman" w:hAnsi="Times New Roman" w:cs="Times New Roman"/>
          <w:b/>
          <w:bCs/>
          <w:sz w:val="24"/>
          <w:szCs w:val="24"/>
          <w:lang w:val="uk-UA"/>
        </w:rPr>
        <w:t>,</w:t>
      </w:r>
    </w:p>
    <w:p w:rsidR="0087308C" w:rsidRDefault="0087308C" w:rsidP="002052E9">
      <w:pPr>
        <w:spacing w:after="0"/>
        <w:ind w:left="1559" w:hanging="1559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AC3DEF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що приймається в комунальну власність </w:t>
      </w:r>
    </w:p>
    <w:p w:rsidR="0087308C" w:rsidRPr="003D3B61" w:rsidRDefault="0087308C" w:rsidP="003D3B61">
      <w:pPr>
        <w:spacing w:after="0"/>
        <w:ind w:left="1559" w:hanging="1559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AC3DEF">
        <w:rPr>
          <w:rFonts w:ascii="Times New Roman" w:hAnsi="Times New Roman" w:cs="Times New Roman"/>
          <w:b/>
          <w:bCs/>
          <w:sz w:val="24"/>
          <w:szCs w:val="24"/>
          <w:lang w:val="uk-UA"/>
        </w:rPr>
        <w:t>Бучанської міської територіальної громади</w:t>
      </w:r>
    </w:p>
    <w:p w:rsidR="0087308C" w:rsidRDefault="0087308C" w:rsidP="003D3B6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від </w:t>
      </w:r>
      <w:r w:rsidRPr="008C6474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uk-UA"/>
        </w:rPr>
        <w:t xml:space="preserve">Громадської організації «Бучанська міськрайонна </w:t>
      </w:r>
    </w:p>
    <w:p w:rsidR="0087308C" w:rsidRDefault="0087308C" w:rsidP="008C647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uk-UA"/>
        </w:rPr>
      </w:pPr>
      <w:r w:rsidRPr="008C6474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uk-UA"/>
        </w:rPr>
        <w:t>організація Товариства Червоного Хреста України»</w:t>
      </w:r>
    </w:p>
    <w:p w:rsidR="0087308C" w:rsidRPr="008C6474" w:rsidRDefault="0087308C" w:rsidP="008C647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uk-UA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5628"/>
        <w:gridCol w:w="1559"/>
        <w:gridCol w:w="1921"/>
      </w:tblGrid>
      <w:tr w:rsidR="0087308C" w:rsidRPr="00AC008B">
        <w:tc>
          <w:tcPr>
            <w:tcW w:w="540" w:type="dxa"/>
          </w:tcPr>
          <w:p w:rsidR="0087308C" w:rsidRPr="000B61B8" w:rsidRDefault="0087308C" w:rsidP="000B6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61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5628" w:type="dxa"/>
          </w:tcPr>
          <w:p w:rsidR="0087308C" w:rsidRPr="000B61B8" w:rsidRDefault="0087308C" w:rsidP="000B6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61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Найменування обладнання та матеріалів</w:t>
            </w:r>
          </w:p>
        </w:tc>
        <w:tc>
          <w:tcPr>
            <w:tcW w:w="1559" w:type="dxa"/>
          </w:tcPr>
          <w:p w:rsidR="0087308C" w:rsidRDefault="0087308C" w:rsidP="000B6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</w:t>
            </w:r>
            <w:r w:rsidRPr="000B61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кість, </w:t>
            </w:r>
          </w:p>
          <w:p w:rsidR="0087308C" w:rsidRPr="000B61B8" w:rsidRDefault="0087308C" w:rsidP="000B6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61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</w:t>
            </w:r>
          </w:p>
        </w:tc>
        <w:tc>
          <w:tcPr>
            <w:tcW w:w="1921" w:type="dxa"/>
          </w:tcPr>
          <w:p w:rsidR="0087308C" w:rsidRPr="000B61B8" w:rsidRDefault="0087308C" w:rsidP="000B6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61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Сума, грн</w:t>
            </w:r>
          </w:p>
        </w:tc>
      </w:tr>
      <w:tr w:rsidR="0087308C" w:rsidRPr="00220032">
        <w:trPr>
          <w:trHeight w:val="283"/>
        </w:trPr>
        <w:tc>
          <w:tcPr>
            <w:tcW w:w="540" w:type="dxa"/>
            <w:vAlign w:val="center"/>
          </w:tcPr>
          <w:p w:rsidR="0087308C" w:rsidRPr="000B61B8" w:rsidRDefault="0087308C" w:rsidP="000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B61B8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628" w:type="dxa"/>
            <w:vAlign w:val="center"/>
          </w:tcPr>
          <w:p w:rsidR="0087308C" w:rsidRPr="000B61B8" w:rsidRDefault="0087308C" w:rsidP="000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B61B8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</w:t>
            </w:r>
          </w:p>
        </w:tc>
        <w:tc>
          <w:tcPr>
            <w:tcW w:w="1559" w:type="dxa"/>
            <w:vAlign w:val="center"/>
          </w:tcPr>
          <w:p w:rsidR="0087308C" w:rsidRPr="000B61B8" w:rsidRDefault="0087308C" w:rsidP="000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B61B8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1921" w:type="dxa"/>
            <w:vAlign w:val="center"/>
          </w:tcPr>
          <w:p w:rsidR="0087308C" w:rsidRPr="000B61B8" w:rsidRDefault="0087308C" w:rsidP="000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B61B8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4</w:t>
            </w:r>
          </w:p>
        </w:tc>
      </w:tr>
      <w:tr w:rsidR="0087308C" w:rsidRPr="00AC008B">
        <w:tc>
          <w:tcPr>
            <w:tcW w:w="540" w:type="dxa"/>
          </w:tcPr>
          <w:p w:rsidR="0087308C" w:rsidRPr="000B61B8" w:rsidRDefault="0087308C" w:rsidP="00CF2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61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28" w:type="dxa"/>
          </w:tcPr>
          <w:p w:rsidR="0087308C" w:rsidRPr="005D3CA6" w:rsidRDefault="0087308C" w:rsidP="00CF2150">
            <w:pPr>
              <w:spacing w:after="0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en-US"/>
              </w:rPr>
              <w:t xml:space="preserve">Генератор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DG15000SE </w:t>
            </w:r>
            <w:r>
              <w:rPr>
                <w:rFonts w:ascii="Times New Roman" w:hAnsi="Times New Roman"/>
                <w:sz w:val="24"/>
                <w:szCs w:val="24"/>
                <w:lang w:val="uk-UA" w:eastAsia="en-US"/>
              </w:rPr>
              <w:t>(3)</w:t>
            </w:r>
          </w:p>
        </w:tc>
        <w:tc>
          <w:tcPr>
            <w:tcW w:w="1559" w:type="dxa"/>
          </w:tcPr>
          <w:p w:rsidR="0087308C" w:rsidRPr="000B61B8" w:rsidRDefault="0087308C" w:rsidP="00CF2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921" w:type="dxa"/>
          </w:tcPr>
          <w:p w:rsidR="0087308C" w:rsidRPr="000B61B8" w:rsidRDefault="0087308C" w:rsidP="00CF2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421 273,00</w:t>
            </w:r>
          </w:p>
        </w:tc>
      </w:tr>
      <w:tr w:rsidR="0087308C" w:rsidRPr="00AC008B">
        <w:tc>
          <w:tcPr>
            <w:tcW w:w="540" w:type="dxa"/>
          </w:tcPr>
          <w:p w:rsidR="0087308C" w:rsidRPr="000B61B8" w:rsidRDefault="0087308C" w:rsidP="000B6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28" w:type="dxa"/>
          </w:tcPr>
          <w:p w:rsidR="0087308C" w:rsidRPr="000B61B8" w:rsidRDefault="0087308C" w:rsidP="000B6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61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РАЗОМ</w:t>
            </w:r>
          </w:p>
        </w:tc>
        <w:tc>
          <w:tcPr>
            <w:tcW w:w="1559" w:type="dxa"/>
          </w:tcPr>
          <w:p w:rsidR="0087308C" w:rsidRPr="000B61B8" w:rsidRDefault="0087308C" w:rsidP="000B6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21" w:type="dxa"/>
          </w:tcPr>
          <w:p w:rsidR="0087308C" w:rsidRPr="000B61B8" w:rsidRDefault="0087308C" w:rsidP="000B61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421 273,00</w:t>
            </w:r>
          </w:p>
        </w:tc>
      </w:tr>
    </w:tbl>
    <w:p w:rsidR="0087308C" w:rsidRDefault="0087308C" w:rsidP="003D3B61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7308C" w:rsidRDefault="0087308C" w:rsidP="003D3B61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Всього на суму: чотириста двадцять одна тисяча двісті сімдесят три гривні 00 копійок.   </w:t>
      </w:r>
    </w:p>
    <w:p w:rsidR="0087308C" w:rsidRPr="003D3B61" w:rsidRDefault="0087308C" w:rsidP="003D3B61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7308C" w:rsidRDefault="0087308C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87308C" w:rsidRDefault="0087308C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87308C" w:rsidRDefault="0087308C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Секретар ради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>Тарас ШАПРАВСЬКИЙ</w:t>
      </w:r>
    </w:p>
    <w:p w:rsidR="0087308C" w:rsidRDefault="0087308C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87308C" w:rsidRDefault="0087308C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87308C" w:rsidRDefault="0087308C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87308C" w:rsidRDefault="0087308C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87308C" w:rsidRDefault="0087308C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16"/>
          <w:szCs w:val="16"/>
          <w:lang w:val="uk-UA"/>
        </w:rPr>
        <w:t>Вик. Кухар Н.В.</w:t>
      </w:r>
    </w:p>
    <w:p w:rsidR="0087308C" w:rsidRDefault="0087308C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87308C" w:rsidRDefault="0087308C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87308C" w:rsidRDefault="0087308C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87308C" w:rsidRDefault="0087308C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87308C" w:rsidRDefault="0087308C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87308C" w:rsidRDefault="0087308C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87308C" w:rsidRDefault="0087308C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87308C" w:rsidRDefault="0087308C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87308C" w:rsidRDefault="0087308C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87308C" w:rsidRDefault="0087308C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87308C" w:rsidRDefault="0087308C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87308C" w:rsidRDefault="0087308C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87308C" w:rsidRDefault="0087308C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87308C" w:rsidRDefault="0087308C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87308C" w:rsidRDefault="0087308C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87308C" w:rsidRDefault="0087308C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87308C" w:rsidRDefault="0087308C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87308C" w:rsidRDefault="0087308C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87308C" w:rsidRDefault="0087308C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87308C" w:rsidRDefault="0087308C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87308C" w:rsidRDefault="0087308C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87308C" w:rsidRDefault="0087308C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87308C" w:rsidRDefault="0087308C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87308C" w:rsidRDefault="0087308C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tbl>
      <w:tblPr>
        <w:tblpPr w:leftFromText="180" w:rightFromText="180" w:vertAnchor="text" w:horzAnchor="margin" w:tblpXSpec="right" w:tblpY="118"/>
        <w:tblW w:w="1223" w:type="pct"/>
        <w:tblLayout w:type="fixed"/>
        <w:tblLook w:val="00A0"/>
      </w:tblPr>
      <w:tblGrid>
        <w:gridCol w:w="2410"/>
      </w:tblGrid>
      <w:tr w:rsidR="0087308C" w:rsidRPr="008431EB">
        <w:trPr>
          <w:trHeight w:val="255"/>
        </w:trPr>
        <w:tc>
          <w:tcPr>
            <w:tcW w:w="5000" w:type="pct"/>
            <w:noWrap/>
            <w:vAlign w:val="bottom"/>
          </w:tcPr>
          <w:p w:rsidR="0087308C" w:rsidRPr="006766E5" w:rsidRDefault="0087308C" w:rsidP="003A3B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431E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                                                               </w:t>
            </w:r>
            <w:r w:rsidRPr="00FD7FBC">
              <w:rPr>
                <w:rFonts w:ascii="Times New Roman" w:hAnsi="Times New Roman" w:cs="Times New Roman"/>
                <w:sz w:val="24"/>
                <w:szCs w:val="24"/>
              </w:rPr>
              <w:t xml:space="preserve">Додаток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  <w:p w:rsidR="0087308C" w:rsidRPr="00FD7FBC" w:rsidRDefault="0087308C" w:rsidP="003A3B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D7FB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 рішення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88</w:t>
            </w:r>
            <w:r w:rsidRPr="00FD7FB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87308C" w:rsidRPr="00FD7FBC" w:rsidRDefault="0087308C" w:rsidP="003A3B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D7FB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сесії </w:t>
            </w:r>
            <w:r w:rsidRPr="00FD7F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FD7FB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ІІІ скликання  від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10.04</w:t>
            </w:r>
            <w:r w:rsidRPr="00FD7FB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.2026 року</w:t>
            </w:r>
          </w:p>
          <w:p w:rsidR="0087308C" w:rsidRPr="00FD7FBC" w:rsidRDefault="0087308C" w:rsidP="003A3B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6379</w:t>
            </w:r>
            <w:r w:rsidRPr="00FD7FB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-8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 w:rsidRPr="00FD7FB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FD7F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FD7FB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ІІІ               </w:t>
            </w:r>
          </w:p>
          <w:p w:rsidR="0087308C" w:rsidRPr="008431EB" w:rsidRDefault="0087308C" w:rsidP="003A3B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</w:tr>
    </w:tbl>
    <w:p w:rsidR="0087308C" w:rsidRPr="008431EB" w:rsidRDefault="0087308C" w:rsidP="009F5972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:rsidR="0087308C" w:rsidRPr="008431EB" w:rsidRDefault="0087308C" w:rsidP="009F5972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  <w:r w:rsidRPr="008431E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                                                      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                           </w:t>
      </w:r>
      <w:r w:rsidRPr="008431E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        </w:t>
      </w:r>
    </w:p>
    <w:p w:rsidR="0087308C" w:rsidRDefault="0087308C" w:rsidP="009F5972">
      <w:pPr>
        <w:spacing w:after="0"/>
        <w:ind w:left="1559" w:hanging="1559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87308C" w:rsidRDefault="0087308C" w:rsidP="009F5972">
      <w:pPr>
        <w:spacing w:after="0"/>
        <w:ind w:left="1559" w:hanging="1559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87308C" w:rsidRDefault="0087308C" w:rsidP="009F5972">
      <w:pPr>
        <w:spacing w:after="0"/>
        <w:ind w:left="1559" w:hanging="1559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87308C" w:rsidRDefault="0087308C" w:rsidP="009F5972">
      <w:pPr>
        <w:spacing w:after="0"/>
        <w:ind w:left="1559" w:hanging="1559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87308C" w:rsidRDefault="0087308C" w:rsidP="009F5972">
      <w:pPr>
        <w:spacing w:after="0"/>
        <w:ind w:left="1559" w:hanging="1559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87308C" w:rsidRDefault="0087308C" w:rsidP="009F5972">
      <w:pPr>
        <w:spacing w:after="0"/>
        <w:ind w:left="1559" w:hanging="1559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87308C" w:rsidRDefault="0087308C" w:rsidP="009F5972">
      <w:pPr>
        <w:spacing w:after="0"/>
        <w:ind w:left="1559" w:hanging="1559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AC3DEF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Перелік 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товарно-матеріальних цінностей</w:t>
      </w:r>
      <w:r w:rsidRPr="00AC3DEF">
        <w:rPr>
          <w:rFonts w:ascii="Times New Roman" w:hAnsi="Times New Roman" w:cs="Times New Roman"/>
          <w:b/>
          <w:bCs/>
          <w:sz w:val="24"/>
          <w:szCs w:val="24"/>
          <w:lang w:val="uk-UA"/>
        </w:rPr>
        <w:t>,</w:t>
      </w:r>
    </w:p>
    <w:p w:rsidR="0087308C" w:rsidRDefault="0087308C" w:rsidP="009F5972">
      <w:pPr>
        <w:spacing w:after="0"/>
        <w:ind w:left="1559" w:hanging="1559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AC3DEF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що приймається в комунальну власність </w:t>
      </w:r>
    </w:p>
    <w:p w:rsidR="0087308C" w:rsidRDefault="0087308C" w:rsidP="009F5972">
      <w:pPr>
        <w:spacing w:after="0"/>
        <w:ind w:left="1559" w:hanging="1559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AC3DEF">
        <w:rPr>
          <w:rFonts w:ascii="Times New Roman" w:hAnsi="Times New Roman" w:cs="Times New Roman"/>
          <w:b/>
          <w:bCs/>
          <w:sz w:val="24"/>
          <w:szCs w:val="24"/>
          <w:lang w:val="uk-UA"/>
        </w:rPr>
        <w:t>Бучанської міської територіальної громади</w:t>
      </w:r>
    </w:p>
    <w:p w:rsidR="0087308C" w:rsidRPr="003D3B61" w:rsidRDefault="0087308C" w:rsidP="009F5972">
      <w:pPr>
        <w:spacing w:after="0"/>
        <w:ind w:left="1559" w:hanging="1559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від</w:t>
      </w:r>
      <w:r w:rsidRPr="008C6474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  <w:r w:rsidRPr="008C6474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uk-UA"/>
        </w:rPr>
        <w:t>Фонду «Польський центр міжнародної допомоги»</w:t>
      </w:r>
    </w:p>
    <w:p w:rsidR="0087308C" w:rsidRPr="00AC008B" w:rsidRDefault="0087308C" w:rsidP="009F59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5628"/>
        <w:gridCol w:w="1559"/>
        <w:gridCol w:w="1921"/>
      </w:tblGrid>
      <w:tr w:rsidR="0087308C" w:rsidRPr="00AC008B">
        <w:tc>
          <w:tcPr>
            <w:tcW w:w="540" w:type="dxa"/>
          </w:tcPr>
          <w:p w:rsidR="0087308C" w:rsidRPr="000B61B8" w:rsidRDefault="0087308C" w:rsidP="003A3B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61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5628" w:type="dxa"/>
          </w:tcPr>
          <w:p w:rsidR="0087308C" w:rsidRPr="000B61B8" w:rsidRDefault="0087308C" w:rsidP="003A3B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61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Найменування обладнання та матеріалів</w:t>
            </w:r>
          </w:p>
        </w:tc>
        <w:tc>
          <w:tcPr>
            <w:tcW w:w="1559" w:type="dxa"/>
          </w:tcPr>
          <w:p w:rsidR="0087308C" w:rsidRDefault="0087308C" w:rsidP="003A3B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</w:t>
            </w:r>
            <w:r w:rsidRPr="000B61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кість, </w:t>
            </w:r>
          </w:p>
          <w:p w:rsidR="0087308C" w:rsidRPr="000B61B8" w:rsidRDefault="0087308C" w:rsidP="003A3B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61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</w:t>
            </w:r>
          </w:p>
        </w:tc>
        <w:tc>
          <w:tcPr>
            <w:tcW w:w="1921" w:type="dxa"/>
          </w:tcPr>
          <w:p w:rsidR="0087308C" w:rsidRPr="000B61B8" w:rsidRDefault="0087308C" w:rsidP="003A3B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61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Сума, грн</w:t>
            </w:r>
          </w:p>
        </w:tc>
      </w:tr>
      <w:tr w:rsidR="0087308C" w:rsidRPr="00220032">
        <w:trPr>
          <w:trHeight w:val="283"/>
        </w:trPr>
        <w:tc>
          <w:tcPr>
            <w:tcW w:w="540" w:type="dxa"/>
            <w:vAlign w:val="center"/>
          </w:tcPr>
          <w:p w:rsidR="0087308C" w:rsidRPr="000B61B8" w:rsidRDefault="0087308C" w:rsidP="003A3B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B61B8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628" w:type="dxa"/>
            <w:vAlign w:val="center"/>
          </w:tcPr>
          <w:p w:rsidR="0087308C" w:rsidRPr="000B61B8" w:rsidRDefault="0087308C" w:rsidP="003A3B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B61B8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</w:t>
            </w:r>
          </w:p>
        </w:tc>
        <w:tc>
          <w:tcPr>
            <w:tcW w:w="1559" w:type="dxa"/>
            <w:vAlign w:val="center"/>
          </w:tcPr>
          <w:p w:rsidR="0087308C" w:rsidRPr="000B61B8" w:rsidRDefault="0087308C" w:rsidP="003A3B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B61B8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1921" w:type="dxa"/>
            <w:vAlign w:val="center"/>
          </w:tcPr>
          <w:p w:rsidR="0087308C" w:rsidRPr="000B61B8" w:rsidRDefault="0087308C" w:rsidP="003A3B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B61B8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4</w:t>
            </w:r>
          </w:p>
        </w:tc>
      </w:tr>
      <w:tr w:rsidR="0087308C" w:rsidRPr="00AC008B">
        <w:tc>
          <w:tcPr>
            <w:tcW w:w="540" w:type="dxa"/>
          </w:tcPr>
          <w:p w:rsidR="0087308C" w:rsidRPr="000B61B8" w:rsidRDefault="0087308C" w:rsidP="003A3B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61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28" w:type="dxa"/>
          </w:tcPr>
          <w:p w:rsidR="0087308C" w:rsidRPr="00976911" w:rsidRDefault="0087308C" w:rsidP="003A3B16">
            <w:pPr>
              <w:spacing w:after="0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en-US"/>
              </w:rPr>
              <w:t xml:space="preserve">Стаціонарний електрогенератор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GF2-120KW</w:t>
            </w:r>
          </w:p>
        </w:tc>
        <w:tc>
          <w:tcPr>
            <w:tcW w:w="1559" w:type="dxa"/>
          </w:tcPr>
          <w:p w:rsidR="0087308C" w:rsidRPr="000B61B8" w:rsidRDefault="0087308C" w:rsidP="003A3B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921" w:type="dxa"/>
          </w:tcPr>
          <w:p w:rsidR="0087308C" w:rsidRPr="000B61B8" w:rsidRDefault="0087308C" w:rsidP="003A3B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802 399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</w:tr>
      <w:tr w:rsidR="0087308C" w:rsidRPr="00AC008B">
        <w:tc>
          <w:tcPr>
            <w:tcW w:w="540" w:type="dxa"/>
          </w:tcPr>
          <w:p w:rsidR="0087308C" w:rsidRPr="000B61B8" w:rsidRDefault="0087308C" w:rsidP="003A3B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628" w:type="dxa"/>
          </w:tcPr>
          <w:p w:rsidR="0087308C" w:rsidRPr="00C0543F" w:rsidRDefault="0087308C" w:rsidP="00233B6E">
            <w:pPr>
              <w:spacing w:after="0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en-US"/>
              </w:rPr>
              <w:t xml:space="preserve">Холодильник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BEKO bPRO500B7RCNA407HXBR2</w:t>
            </w:r>
          </w:p>
        </w:tc>
        <w:tc>
          <w:tcPr>
            <w:tcW w:w="1559" w:type="dxa"/>
          </w:tcPr>
          <w:p w:rsidR="0087308C" w:rsidRPr="00D95107" w:rsidRDefault="0087308C" w:rsidP="003A3B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21" w:type="dxa"/>
          </w:tcPr>
          <w:p w:rsidR="0087308C" w:rsidRDefault="0087308C" w:rsidP="003A3B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42 480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</w:tr>
      <w:tr w:rsidR="0087308C" w:rsidRPr="00AC008B">
        <w:tc>
          <w:tcPr>
            <w:tcW w:w="540" w:type="dxa"/>
          </w:tcPr>
          <w:p w:rsidR="0087308C" w:rsidRPr="00D95107" w:rsidRDefault="0087308C" w:rsidP="003A3B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628" w:type="dxa"/>
          </w:tcPr>
          <w:p w:rsidR="0087308C" w:rsidRPr="00D95107" w:rsidRDefault="0087308C" w:rsidP="003A3B16">
            <w:pPr>
              <w:spacing w:after="0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en-US"/>
              </w:rPr>
              <w:t xml:space="preserve">Пральна машина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AMICA WA3C1014ALiSTG</w:t>
            </w:r>
          </w:p>
        </w:tc>
        <w:tc>
          <w:tcPr>
            <w:tcW w:w="1559" w:type="dxa"/>
          </w:tcPr>
          <w:p w:rsidR="0087308C" w:rsidRPr="00516A4E" w:rsidRDefault="0087308C" w:rsidP="003A3B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921" w:type="dxa"/>
          </w:tcPr>
          <w:p w:rsidR="0087308C" w:rsidRDefault="0087308C" w:rsidP="003A3B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61 360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</w:tr>
      <w:tr w:rsidR="0087308C" w:rsidRPr="00AC008B">
        <w:tc>
          <w:tcPr>
            <w:tcW w:w="540" w:type="dxa"/>
          </w:tcPr>
          <w:p w:rsidR="0087308C" w:rsidRPr="00516A4E" w:rsidRDefault="0087308C" w:rsidP="003A3B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628" w:type="dxa"/>
          </w:tcPr>
          <w:p w:rsidR="0087308C" w:rsidRDefault="0087308C" w:rsidP="003A3B16">
            <w:pPr>
              <w:spacing w:after="0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en-US"/>
              </w:rPr>
              <w:t>Професійна мікрохвильова піч 1000Вт</w:t>
            </w:r>
          </w:p>
        </w:tc>
        <w:tc>
          <w:tcPr>
            <w:tcW w:w="1559" w:type="dxa"/>
          </w:tcPr>
          <w:p w:rsidR="0087308C" w:rsidRDefault="0087308C" w:rsidP="003A3B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921" w:type="dxa"/>
          </w:tcPr>
          <w:p w:rsidR="0087308C" w:rsidRDefault="0087308C" w:rsidP="003A3B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17 534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</w:tr>
      <w:tr w:rsidR="0087308C" w:rsidRPr="00AC008B">
        <w:tc>
          <w:tcPr>
            <w:tcW w:w="540" w:type="dxa"/>
          </w:tcPr>
          <w:p w:rsidR="0087308C" w:rsidRPr="000B61B8" w:rsidRDefault="0087308C" w:rsidP="003A3B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28" w:type="dxa"/>
          </w:tcPr>
          <w:p w:rsidR="0087308C" w:rsidRPr="000B61B8" w:rsidRDefault="0087308C" w:rsidP="003A3B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61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РАЗОМ</w:t>
            </w:r>
          </w:p>
        </w:tc>
        <w:tc>
          <w:tcPr>
            <w:tcW w:w="1559" w:type="dxa"/>
          </w:tcPr>
          <w:p w:rsidR="0087308C" w:rsidRPr="000B61B8" w:rsidRDefault="0087308C" w:rsidP="003A3B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21" w:type="dxa"/>
          </w:tcPr>
          <w:p w:rsidR="0087308C" w:rsidRPr="000B61B8" w:rsidRDefault="0087308C" w:rsidP="003A3B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923 773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,00</w:t>
            </w:r>
          </w:p>
        </w:tc>
      </w:tr>
    </w:tbl>
    <w:p w:rsidR="0087308C" w:rsidRDefault="0087308C" w:rsidP="009F5972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7308C" w:rsidRDefault="0087308C" w:rsidP="009F5972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Всього на суму:  дев’ятсот двадцять три тисячі сімсот сімдесят три гривні 00 копійок.   </w:t>
      </w:r>
    </w:p>
    <w:p w:rsidR="0087308C" w:rsidRPr="003D3B61" w:rsidRDefault="0087308C" w:rsidP="009F5972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7308C" w:rsidRDefault="0087308C" w:rsidP="009F5972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87308C" w:rsidRDefault="0087308C" w:rsidP="009F5972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87308C" w:rsidRDefault="0087308C" w:rsidP="009F5972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Секретар ради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>Тарас ШАПРАВСЬКИЙ</w:t>
      </w:r>
    </w:p>
    <w:p w:rsidR="0087308C" w:rsidRDefault="0087308C" w:rsidP="009F5972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87308C" w:rsidRDefault="0087308C" w:rsidP="009F5972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87308C" w:rsidRDefault="0087308C" w:rsidP="009F5972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87308C" w:rsidRDefault="0087308C" w:rsidP="009F5972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87308C" w:rsidRDefault="0087308C" w:rsidP="009F5972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16"/>
          <w:szCs w:val="16"/>
          <w:lang w:val="uk-UA"/>
        </w:rPr>
        <w:t>Вик. Кухар Н.В.</w:t>
      </w:r>
    </w:p>
    <w:p w:rsidR="0087308C" w:rsidRDefault="0087308C" w:rsidP="009F5972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87308C" w:rsidRDefault="0087308C" w:rsidP="009F5972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87308C" w:rsidRDefault="0087308C" w:rsidP="009F5972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87308C" w:rsidRDefault="0087308C" w:rsidP="009F5972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87308C" w:rsidRDefault="0087308C" w:rsidP="009F5972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87308C" w:rsidRDefault="0087308C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87308C" w:rsidRDefault="0087308C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87308C" w:rsidRDefault="0087308C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87308C" w:rsidRDefault="0087308C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87308C" w:rsidRDefault="0087308C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87308C" w:rsidRDefault="0087308C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87308C" w:rsidRDefault="0087308C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87308C" w:rsidRDefault="0087308C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87308C" w:rsidRDefault="0087308C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87308C" w:rsidRDefault="0087308C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87308C" w:rsidRDefault="0087308C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87308C" w:rsidRDefault="0087308C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87308C" w:rsidRDefault="0087308C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87308C" w:rsidRDefault="0087308C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tbl>
      <w:tblPr>
        <w:tblW w:w="4738" w:type="pct"/>
        <w:tblInd w:w="-106" w:type="dxa"/>
        <w:tblLayout w:type="fixed"/>
        <w:tblLook w:val="00A0"/>
      </w:tblPr>
      <w:tblGrid>
        <w:gridCol w:w="9338"/>
      </w:tblGrid>
      <w:tr w:rsidR="0087308C" w:rsidRPr="00EC43D3">
        <w:trPr>
          <w:trHeight w:val="255"/>
        </w:trPr>
        <w:tc>
          <w:tcPr>
            <w:tcW w:w="5000" w:type="pct"/>
            <w:noWrap/>
          </w:tcPr>
          <w:tbl>
            <w:tblPr>
              <w:tblW w:w="1291" w:type="pct"/>
              <w:jc w:val="right"/>
              <w:tblLayout w:type="fixed"/>
              <w:tblLook w:val="00A0"/>
            </w:tblPr>
            <w:tblGrid>
              <w:gridCol w:w="2355"/>
            </w:tblGrid>
            <w:tr w:rsidR="0087308C" w:rsidRPr="00936DB2">
              <w:trPr>
                <w:trHeight w:val="255"/>
                <w:jc w:val="right"/>
              </w:trPr>
              <w:tc>
                <w:tcPr>
                  <w:tcW w:w="5000" w:type="pct"/>
                  <w:noWrap/>
                  <w:vAlign w:val="bottom"/>
                </w:tcPr>
                <w:p w:rsidR="0087308C" w:rsidRPr="00FD7FBC" w:rsidRDefault="0087308C" w:rsidP="00D67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936DB2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                                                                                                                         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       </w:t>
                  </w:r>
                  <w:r w:rsidRPr="00FD7FB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Додаток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3</w:t>
                  </w:r>
                </w:p>
                <w:p w:rsidR="0087308C" w:rsidRPr="00FD7FBC" w:rsidRDefault="0087308C" w:rsidP="00D67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до рішення 88</w:t>
                  </w:r>
                  <w:r w:rsidRPr="00FD7FB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 </w:t>
                  </w:r>
                </w:p>
                <w:p w:rsidR="0087308C" w:rsidRPr="00FD7FBC" w:rsidRDefault="0087308C" w:rsidP="00D67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D7FB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сесії </w:t>
                  </w:r>
                  <w:r w:rsidRPr="00FD7FB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V</w:t>
                  </w:r>
                  <w:r w:rsidRPr="00FD7FB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ІІІ скликання  </w:t>
                  </w:r>
                </w:p>
                <w:p w:rsidR="0087308C" w:rsidRPr="00FD7FBC" w:rsidRDefault="0087308C" w:rsidP="00D67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від 10.04</w:t>
                  </w:r>
                  <w:r w:rsidRPr="00FD7FB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.2026 року</w:t>
                  </w:r>
                </w:p>
                <w:p w:rsidR="0087308C" w:rsidRPr="00FD7FBC" w:rsidRDefault="0087308C" w:rsidP="00D67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№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6379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-88</w:t>
                  </w:r>
                  <w:r w:rsidRPr="00FD7FB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-</w:t>
                  </w:r>
                  <w:r w:rsidRPr="00FD7FB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V</w:t>
                  </w:r>
                  <w:r w:rsidRPr="00FD7FB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ІІІ               </w:t>
                  </w:r>
                </w:p>
                <w:p w:rsidR="0087308C" w:rsidRPr="00936DB2" w:rsidRDefault="0087308C" w:rsidP="005C703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87308C" w:rsidRDefault="0087308C"/>
        </w:tc>
      </w:tr>
    </w:tbl>
    <w:p w:rsidR="0087308C" w:rsidRDefault="0087308C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7308C" w:rsidRPr="006715FF" w:rsidRDefault="0087308C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7308C" w:rsidRPr="006715FF" w:rsidRDefault="0087308C" w:rsidP="005E0C32">
      <w:pPr>
        <w:spacing w:after="0"/>
        <w:ind w:left="1559" w:hanging="1559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6715FF">
        <w:rPr>
          <w:rFonts w:ascii="Times New Roman" w:hAnsi="Times New Roman" w:cs="Times New Roman"/>
          <w:b/>
          <w:bCs/>
          <w:sz w:val="24"/>
          <w:szCs w:val="24"/>
          <w:lang w:val="uk-UA"/>
        </w:rPr>
        <w:t>Склад комісії</w:t>
      </w:r>
    </w:p>
    <w:p w:rsidR="0087308C" w:rsidRDefault="0087308C" w:rsidP="005E0C32">
      <w:pPr>
        <w:spacing w:after="0"/>
        <w:ind w:left="1559" w:hanging="1559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6715FF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з приймання-передачі гуманітарної допомоги в </w:t>
      </w:r>
    </w:p>
    <w:p w:rsidR="0087308C" w:rsidRDefault="0087308C" w:rsidP="003C4209">
      <w:pPr>
        <w:spacing w:after="0"/>
        <w:ind w:left="1559" w:hanging="1559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комунальну</w:t>
      </w:r>
      <w:r w:rsidRPr="006715FF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власність та передачі її виконавчим </w:t>
      </w:r>
    </w:p>
    <w:p w:rsidR="0087308C" w:rsidRPr="006715FF" w:rsidRDefault="0087308C" w:rsidP="003C4209">
      <w:pPr>
        <w:spacing w:after="0"/>
        <w:ind w:left="1559" w:hanging="1559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6715FF">
        <w:rPr>
          <w:rFonts w:ascii="Times New Roman" w:hAnsi="Times New Roman" w:cs="Times New Roman"/>
          <w:b/>
          <w:bCs/>
          <w:sz w:val="24"/>
          <w:szCs w:val="24"/>
          <w:lang w:val="uk-UA"/>
        </w:rPr>
        <w:t>органам Бучанської міської ради</w:t>
      </w:r>
    </w:p>
    <w:p w:rsidR="0087308C" w:rsidRPr="006715FF" w:rsidRDefault="0087308C" w:rsidP="005E0C32">
      <w:pPr>
        <w:spacing w:after="0"/>
        <w:ind w:left="1559" w:hanging="1559"/>
        <w:jc w:val="center"/>
        <w:rPr>
          <w:rFonts w:ascii="Times New Roman" w:hAnsi="Times New Roman" w:cs="Times New Roman"/>
          <w:b/>
          <w:bCs/>
          <w:lang w:val="uk-UA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77"/>
        <w:gridCol w:w="6521"/>
      </w:tblGrid>
      <w:tr w:rsidR="0087308C" w:rsidRPr="00EC43D3">
        <w:tc>
          <w:tcPr>
            <w:tcW w:w="2977" w:type="dxa"/>
          </w:tcPr>
          <w:p w:rsidR="0087308C" w:rsidRPr="00EC43D3" w:rsidRDefault="0087308C" w:rsidP="00EC43D3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EC43D3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Голова комісії</w:t>
            </w:r>
          </w:p>
        </w:tc>
        <w:tc>
          <w:tcPr>
            <w:tcW w:w="6521" w:type="dxa"/>
          </w:tcPr>
          <w:p w:rsidR="0087308C" w:rsidRPr="00EC43D3" w:rsidRDefault="0087308C" w:rsidP="00EC43D3">
            <w:pPr>
              <w:spacing w:after="0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Риженко Л.В.</w:t>
            </w:r>
            <w:r w:rsidRPr="00EC43D3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- заступник міського голови</w:t>
            </w:r>
          </w:p>
        </w:tc>
      </w:tr>
      <w:tr w:rsidR="0087308C" w:rsidRPr="00EC43D3">
        <w:tc>
          <w:tcPr>
            <w:tcW w:w="2977" w:type="dxa"/>
          </w:tcPr>
          <w:p w:rsidR="0087308C" w:rsidRPr="00EC43D3" w:rsidRDefault="0087308C" w:rsidP="00EC43D3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521" w:type="dxa"/>
          </w:tcPr>
          <w:p w:rsidR="0087308C" w:rsidRPr="00EC43D3" w:rsidRDefault="0087308C" w:rsidP="00EC43D3">
            <w:pPr>
              <w:spacing w:after="0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Галдецька Ю.В.</w:t>
            </w:r>
            <w:r w:rsidRPr="00EC43D3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– </w:t>
            </w:r>
            <w:r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в. о. </w:t>
            </w:r>
            <w:r w:rsidRPr="00EC43D3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начальник</w:t>
            </w:r>
            <w:r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а</w:t>
            </w:r>
            <w:r w:rsidRPr="00EC43D3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управління юридично-кадрової роботи</w:t>
            </w:r>
          </w:p>
        </w:tc>
      </w:tr>
      <w:tr w:rsidR="0087308C" w:rsidRPr="00EC43D3">
        <w:tc>
          <w:tcPr>
            <w:tcW w:w="2977" w:type="dxa"/>
          </w:tcPr>
          <w:p w:rsidR="0087308C" w:rsidRPr="00EC43D3" w:rsidRDefault="0087308C" w:rsidP="00EC43D3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</w:p>
        </w:tc>
        <w:tc>
          <w:tcPr>
            <w:tcW w:w="6521" w:type="dxa"/>
          </w:tcPr>
          <w:p w:rsidR="0087308C" w:rsidRPr="00EC43D3" w:rsidRDefault="0087308C" w:rsidP="00EC43D3">
            <w:pPr>
              <w:spacing w:after="0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EC43D3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Якубенко С.В. – начальник відділу бухгалтерського обліку та фінансового забезпечення-головний бухгалтер</w:t>
            </w:r>
          </w:p>
        </w:tc>
      </w:tr>
      <w:tr w:rsidR="0087308C" w:rsidRPr="00B61123">
        <w:tc>
          <w:tcPr>
            <w:tcW w:w="2977" w:type="dxa"/>
          </w:tcPr>
          <w:p w:rsidR="0087308C" w:rsidRPr="00EC43D3" w:rsidRDefault="0087308C" w:rsidP="00EC43D3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</w:p>
        </w:tc>
        <w:tc>
          <w:tcPr>
            <w:tcW w:w="6521" w:type="dxa"/>
          </w:tcPr>
          <w:p w:rsidR="0087308C" w:rsidRPr="00EC43D3" w:rsidRDefault="0087308C" w:rsidP="00EC43D3">
            <w:pPr>
              <w:spacing w:after="0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Пасічна І.Ю. – начальник </w:t>
            </w:r>
            <w:r w:rsidRPr="00EC43D3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Управління соціальної політики Бучанської міської ради</w:t>
            </w:r>
          </w:p>
        </w:tc>
      </w:tr>
      <w:tr w:rsidR="0087308C" w:rsidRPr="00B61123">
        <w:tc>
          <w:tcPr>
            <w:tcW w:w="2977" w:type="dxa"/>
          </w:tcPr>
          <w:p w:rsidR="0087308C" w:rsidRPr="00FB26A2" w:rsidRDefault="0087308C" w:rsidP="00EC43D3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</w:p>
        </w:tc>
        <w:tc>
          <w:tcPr>
            <w:tcW w:w="6521" w:type="dxa"/>
          </w:tcPr>
          <w:p w:rsidR="0087308C" w:rsidRPr="00EC43D3" w:rsidRDefault="0087308C" w:rsidP="00EC43D3">
            <w:pPr>
              <w:spacing w:after="0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Кухар Н.В. – начальник відділу бухгалтерського обліку та звітності-головний бухгалтер</w:t>
            </w:r>
            <w:r w:rsidRPr="00EC43D3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Управління соціальної політики Бучанської міської ради</w:t>
            </w:r>
          </w:p>
        </w:tc>
      </w:tr>
    </w:tbl>
    <w:p w:rsidR="0087308C" w:rsidRPr="006715FF" w:rsidRDefault="0087308C" w:rsidP="005E0C32">
      <w:pPr>
        <w:spacing w:after="0"/>
        <w:ind w:left="1559" w:hanging="1559"/>
        <w:jc w:val="center"/>
        <w:rPr>
          <w:rFonts w:ascii="Times New Roman" w:hAnsi="Times New Roman" w:cs="Times New Roman"/>
          <w:b/>
          <w:bCs/>
          <w:lang w:val="uk-UA"/>
        </w:rPr>
      </w:pPr>
    </w:p>
    <w:p w:rsidR="0087308C" w:rsidRDefault="0087308C" w:rsidP="005E0C32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87308C" w:rsidRDefault="0087308C" w:rsidP="005E0C32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87308C" w:rsidRDefault="0087308C" w:rsidP="005E0C32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87308C" w:rsidRDefault="0087308C" w:rsidP="005E0C32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Секретар ради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>Тарас ШАПРАВСЬКИЙ</w:t>
      </w:r>
    </w:p>
    <w:p w:rsidR="0087308C" w:rsidRDefault="0087308C" w:rsidP="005E0C32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87308C" w:rsidRDefault="0087308C" w:rsidP="005E0C32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87308C" w:rsidRDefault="0087308C" w:rsidP="005E0C32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87308C" w:rsidRDefault="0087308C" w:rsidP="005E0C32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87308C" w:rsidRDefault="0087308C" w:rsidP="005E0C32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  <w:r w:rsidRPr="002644C0">
        <w:rPr>
          <w:rFonts w:ascii="Times New Roman" w:hAnsi="Times New Roman" w:cs="Times New Roman"/>
          <w:sz w:val="16"/>
          <w:szCs w:val="16"/>
          <w:lang w:val="uk-UA"/>
        </w:rPr>
        <w:t>Вик.</w:t>
      </w:r>
      <w:r>
        <w:rPr>
          <w:rFonts w:ascii="Times New Roman" w:hAnsi="Times New Roman" w:cs="Times New Roman"/>
          <w:sz w:val="16"/>
          <w:szCs w:val="16"/>
          <w:lang w:val="uk-UA"/>
        </w:rPr>
        <w:t>Кухар Н.В.</w:t>
      </w:r>
    </w:p>
    <w:p w:rsidR="0087308C" w:rsidRDefault="0087308C" w:rsidP="005E0C32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87308C" w:rsidRDefault="0087308C" w:rsidP="005E0C32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87308C" w:rsidRDefault="0087308C" w:rsidP="005E0C32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87308C" w:rsidRDefault="0087308C" w:rsidP="005E0C32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87308C" w:rsidRDefault="0087308C" w:rsidP="005E0C32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87308C" w:rsidRDefault="0087308C" w:rsidP="005E0C32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87308C" w:rsidRDefault="0087308C" w:rsidP="005E0C32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87308C" w:rsidRDefault="0087308C" w:rsidP="005E0C32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87308C" w:rsidRDefault="0087308C" w:rsidP="005E0C32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87308C" w:rsidRDefault="0087308C" w:rsidP="005E0C32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87308C" w:rsidRDefault="0087308C" w:rsidP="005E0C32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87308C" w:rsidRDefault="0087308C" w:rsidP="005E0C32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87308C" w:rsidRDefault="0087308C" w:rsidP="005E0C32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87308C" w:rsidRDefault="0087308C" w:rsidP="005E0C32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87308C" w:rsidRDefault="0087308C" w:rsidP="005E0C32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87308C" w:rsidRDefault="0087308C" w:rsidP="005E0C32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87308C" w:rsidRDefault="0087308C" w:rsidP="005E0C32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87308C" w:rsidRDefault="0087308C" w:rsidP="005E0C32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87308C" w:rsidRDefault="0087308C" w:rsidP="005E0C32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87308C" w:rsidRDefault="0087308C" w:rsidP="005E0C32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87308C" w:rsidRDefault="0087308C" w:rsidP="00E30535">
      <w:pPr>
        <w:widowControl w:val="0"/>
        <w:tabs>
          <w:tab w:val="left" w:pos="7695"/>
        </w:tabs>
        <w:spacing w:after="0"/>
        <w:ind w:left="360"/>
        <w:rPr>
          <w:rFonts w:ascii="Times New Roman" w:hAnsi="Times New Roman" w:cs="Times New Roman"/>
          <w:sz w:val="18"/>
          <w:szCs w:val="18"/>
          <w:lang w:val="uk-UA"/>
        </w:rPr>
      </w:pPr>
    </w:p>
    <w:tbl>
      <w:tblPr>
        <w:tblW w:w="1223" w:type="pct"/>
        <w:tblInd w:w="-106" w:type="dxa"/>
        <w:tblLayout w:type="fixed"/>
        <w:tblLook w:val="00A0"/>
      </w:tblPr>
      <w:tblGrid>
        <w:gridCol w:w="2410"/>
      </w:tblGrid>
      <w:tr w:rsidR="0087308C" w:rsidRPr="00EC43D3">
        <w:trPr>
          <w:trHeight w:val="255"/>
        </w:trPr>
        <w:tc>
          <w:tcPr>
            <w:tcW w:w="5000" w:type="pct"/>
            <w:noWrap/>
            <w:vAlign w:val="bottom"/>
          </w:tcPr>
          <w:p w:rsidR="0087308C" w:rsidRDefault="0087308C" w:rsidP="00D67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7308C" w:rsidRPr="00FD7FBC" w:rsidRDefault="0087308C" w:rsidP="00D67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D7FBC">
              <w:rPr>
                <w:rFonts w:ascii="Times New Roman" w:hAnsi="Times New Roman" w:cs="Times New Roman"/>
                <w:sz w:val="24"/>
                <w:szCs w:val="24"/>
              </w:rPr>
              <w:t xml:space="preserve">Додаток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Pr="00FD7FB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</w:p>
          <w:p w:rsidR="0087308C" w:rsidRPr="00FD7FBC" w:rsidRDefault="0087308C" w:rsidP="00D67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D7FB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 рішення 88 </w:t>
            </w:r>
          </w:p>
          <w:p w:rsidR="0087308C" w:rsidRPr="00FD7FBC" w:rsidRDefault="0087308C" w:rsidP="00D67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D7FB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сесії </w:t>
            </w:r>
            <w:r w:rsidRPr="00FD7F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FD7FB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ІІІ скликання  </w:t>
            </w:r>
          </w:p>
          <w:p w:rsidR="0087308C" w:rsidRPr="00FD7FBC" w:rsidRDefault="0087308C" w:rsidP="00D67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 10.04</w:t>
            </w:r>
            <w:r w:rsidRPr="00FD7FB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.2026 року</w:t>
            </w:r>
          </w:p>
          <w:p w:rsidR="0087308C" w:rsidRPr="00FD7FBC" w:rsidRDefault="0087308C" w:rsidP="00D67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6379</w:t>
            </w:r>
            <w:r w:rsidRPr="00FD7FB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-8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 w:rsidRPr="00FD7FB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FD7F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FD7FB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ІІІ               </w:t>
            </w:r>
          </w:p>
          <w:p w:rsidR="0087308C" w:rsidRPr="003E68EC" w:rsidRDefault="0087308C" w:rsidP="00DC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87308C" w:rsidRDefault="0087308C" w:rsidP="00E21780">
      <w:pPr>
        <w:spacing w:after="0"/>
        <w:ind w:left="1559" w:hanging="1559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87308C" w:rsidRDefault="0087308C" w:rsidP="00E21780">
      <w:pPr>
        <w:spacing w:after="0"/>
        <w:ind w:left="1559" w:hanging="1559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87308C" w:rsidRDefault="0087308C" w:rsidP="00E21780">
      <w:pPr>
        <w:spacing w:after="0"/>
        <w:ind w:left="1559" w:hanging="1559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Перелік товарно-матеріальних цінностей, отриманих </w:t>
      </w:r>
    </w:p>
    <w:p w:rsidR="0087308C" w:rsidRDefault="0087308C" w:rsidP="00E21780">
      <w:pPr>
        <w:spacing w:after="0"/>
        <w:ind w:left="1559" w:hanging="1559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як гуманітарна допомога, що передаються </w:t>
      </w:r>
    </w:p>
    <w:p w:rsidR="0087308C" w:rsidRDefault="0087308C" w:rsidP="00E21780">
      <w:pPr>
        <w:spacing w:after="0"/>
        <w:ind w:left="1559" w:hanging="1559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на баланс Управління соціальної політики</w:t>
      </w:r>
    </w:p>
    <w:p w:rsidR="0087308C" w:rsidRDefault="0087308C" w:rsidP="004A4CC9">
      <w:pPr>
        <w:spacing w:after="0"/>
        <w:ind w:left="1559" w:hanging="1559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Бучанської міської ради</w:t>
      </w:r>
    </w:p>
    <w:p w:rsidR="0087308C" w:rsidRDefault="0087308C" w:rsidP="003D3B61">
      <w:pPr>
        <w:spacing w:after="0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5904"/>
        <w:gridCol w:w="1275"/>
        <w:gridCol w:w="2135"/>
      </w:tblGrid>
      <w:tr w:rsidR="0087308C" w:rsidRPr="00AC008B">
        <w:tc>
          <w:tcPr>
            <w:tcW w:w="540" w:type="dxa"/>
          </w:tcPr>
          <w:p w:rsidR="0087308C" w:rsidRPr="000B61B8" w:rsidRDefault="0087308C" w:rsidP="000B6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61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5911" w:type="dxa"/>
          </w:tcPr>
          <w:p w:rsidR="0087308C" w:rsidRPr="000B61B8" w:rsidRDefault="0087308C" w:rsidP="000B6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61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Найменування обладнання та матеріалів</w:t>
            </w:r>
          </w:p>
        </w:tc>
        <w:tc>
          <w:tcPr>
            <w:tcW w:w="1276" w:type="dxa"/>
          </w:tcPr>
          <w:p w:rsidR="0087308C" w:rsidRPr="000B61B8" w:rsidRDefault="0087308C" w:rsidP="000B6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61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Кіль-кість, шт</w:t>
            </w:r>
          </w:p>
        </w:tc>
        <w:tc>
          <w:tcPr>
            <w:tcW w:w="2137" w:type="dxa"/>
          </w:tcPr>
          <w:p w:rsidR="0087308C" w:rsidRPr="000B61B8" w:rsidRDefault="0087308C" w:rsidP="000B6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61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Сума, грн</w:t>
            </w:r>
          </w:p>
        </w:tc>
      </w:tr>
      <w:tr w:rsidR="0087308C" w:rsidRPr="00220032">
        <w:trPr>
          <w:trHeight w:val="285"/>
        </w:trPr>
        <w:tc>
          <w:tcPr>
            <w:tcW w:w="540" w:type="dxa"/>
            <w:vAlign w:val="center"/>
          </w:tcPr>
          <w:p w:rsidR="0087308C" w:rsidRPr="000B61B8" w:rsidRDefault="0087308C" w:rsidP="000C48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B61B8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911" w:type="dxa"/>
            <w:vAlign w:val="center"/>
          </w:tcPr>
          <w:p w:rsidR="0087308C" w:rsidRPr="000B61B8" w:rsidRDefault="0087308C" w:rsidP="000C48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B61B8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</w:t>
            </w:r>
          </w:p>
        </w:tc>
        <w:tc>
          <w:tcPr>
            <w:tcW w:w="1276" w:type="dxa"/>
            <w:vAlign w:val="center"/>
          </w:tcPr>
          <w:p w:rsidR="0087308C" w:rsidRPr="000B61B8" w:rsidRDefault="0087308C" w:rsidP="000C48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B61B8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2137" w:type="dxa"/>
            <w:vAlign w:val="center"/>
          </w:tcPr>
          <w:p w:rsidR="0087308C" w:rsidRPr="000B61B8" w:rsidRDefault="0087308C" w:rsidP="000C48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B61B8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4</w:t>
            </w:r>
          </w:p>
        </w:tc>
      </w:tr>
      <w:tr w:rsidR="0087308C" w:rsidRPr="00AC008B">
        <w:tc>
          <w:tcPr>
            <w:tcW w:w="540" w:type="dxa"/>
          </w:tcPr>
          <w:p w:rsidR="0087308C" w:rsidRPr="000B61B8" w:rsidRDefault="0087308C" w:rsidP="00A65C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61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911" w:type="dxa"/>
          </w:tcPr>
          <w:p w:rsidR="0087308C" w:rsidRPr="005D3CA6" w:rsidRDefault="0087308C" w:rsidP="00772EAD">
            <w:pPr>
              <w:spacing w:after="0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en-US"/>
              </w:rPr>
              <w:t xml:space="preserve">Генератор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DG15000SE </w:t>
            </w:r>
            <w:r>
              <w:rPr>
                <w:rFonts w:ascii="Times New Roman" w:hAnsi="Times New Roman"/>
                <w:sz w:val="24"/>
                <w:szCs w:val="24"/>
                <w:lang w:val="uk-UA" w:eastAsia="en-US"/>
              </w:rPr>
              <w:t>(3)</w:t>
            </w:r>
          </w:p>
        </w:tc>
        <w:tc>
          <w:tcPr>
            <w:tcW w:w="1276" w:type="dxa"/>
          </w:tcPr>
          <w:p w:rsidR="0087308C" w:rsidRPr="000B61B8" w:rsidRDefault="0087308C" w:rsidP="00772E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137" w:type="dxa"/>
          </w:tcPr>
          <w:p w:rsidR="0087308C" w:rsidRPr="000B61B8" w:rsidRDefault="0087308C" w:rsidP="00772E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421 273,00</w:t>
            </w:r>
          </w:p>
        </w:tc>
      </w:tr>
      <w:tr w:rsidR="0087308C" w:rsidRPr="00AC008B">
        <w:tc>
          <w:tcPr>
            <w:tcW w:w="540" w:type="dxa"/>
          </w:tcPr>
          <w:p w:rsidR="0087308C" w:rsidRPr="000B61B8" w:rsidRDefault="0087308C" w:rsidP="00A65C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911" w:type="dxa"/>
          </w:tcPr>
          <w:p w:rsidR="0087308C" w:rsidRPr="00976911" w:rsidRDefault="0087308C" w:rsidP="006A6BC6">
            <w:pPr>
              <w:spacing w:after="0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en-US"/>
              </w:rPr>
              <w:t xml:space="preserve">Стаціонарний електрогенератор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GF2-120KW</w:t>
            </w:r>
          </w:p>
        </w:tc>
        <w:tc>
          <w:tcPr>
            <w:tcW w:w="1276" w:type="dxa"/>
          </w:tcPr>
          <w:p w:rsidR="0087308C" w:rsidRPr="000B61B8" w:rsidRDefault="0087308C" w:rsidP="006A6B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137" w:type="dxa"/>
          </w:tcPr>
          <w:p w:rsidR="0087308C" w:rsidRPr="000B61B8" w:rsidRDefault="0087308C" w:rsidP="001026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802 399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</w:tr>
      <w:tr w:rsidR="0087308C" w:rsidRPr="00AC008B">
        <w:tc>
          <w:tcPr>
            <w:tcW w:w="540" w:type="dxa"/>
          </w:tcPr>
          <w:p w:rsidR="0087308C" w:rsidRPr="000B61B8" w:rsidRDefault="0087308C" w:rsidP="00A65C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5911" w:type="dxa"/>
          </w:tcPr>
          <w:p w:rsidR="0087308C" w:rsidRPr="00C0543F" w:rsidRDefault="0087308C" w:rsidP="006A6BC6">
            <w:pPr>
              <w:spacing w:after="0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en-US"/>
              </w:rPr>
              <w:t xml:space="preserve">Холодильник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BEKO bPRO500B7RCNA407HXBR2</w:t>
            </w:r>
          </w:p>
        </w:tc>
        <w:tc>
          <w:tcPr>
            <w:tcW w:w="1276" w:type="dxa"/>
          </w:tcPr>
          <w:p w:rsidR="0087308C" w:rsidRPr="00D95107" w:rsidRDefault="0087308C" w:rsidP="006A6B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137" w:type="dxa"/>
          </w:tcPr>
          <w:p w:rsidR="0087308C" w:rsidRDefault="0087308C" w:rsidP="001026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42 480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</w:tr>
      <w:tr w:rsidR="0087308C" w:rsidRPr="00AC008B">
        <w:tc>
          <w:tcPr>
            <w:tcW w:w="540" w:type="dxa"/>
          </w:tcPr>
          <w:p w:rsidR="0087308C" w:rsidRPr="000B61B8" w:rsidRDefault="0087308C" w:rsidP="00A65C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5911" w:type="dxa"/>
          </w:tcPr>
          <w:p w:rsidR="0087308C" w:rsidRPr="00D95107" w:rsidRDefault="0087308C" w:rsidP="006A6BC6">
            <w:pPr>
              <w:spacing w:after="0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en-US"/>
              </w:rPr>
              <w:t xml:space="preserve">Пральна машина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AMICA WA3C1014ALiSTG</w:t>
            </w:r>
          </w:p>
        </w:tc>
        <w:tc>
          <w:tcPr>
            <w:tcW w:w="1276" w:type="dxa"/>
          </w:tcPr>
          <w:p w:rsidR="0087308C" w:rsidRPr="00516A4E" w:rsidRDefault="0087308C" w:rsidP="006A6B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137" w:type="dxa"/>
          </w:tcPr>
          <w:p w:rsidR="0087308C" w:rsidRDefault="0087308C" w:rsidP="001026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61 360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</w:tr>
      <w:tr w:rsidR="0087308C" w:rsidRPr="00AC008B">
        <w:tc>
          <w:tcPr>
            <w:tcW w:w="540" w:type="dxa"/>
          </w:tcPr>
          <w:p w:rsidR="0087308C" w:rsidRPr="000B61B8" w:rsidRDefault="0087308C" w:rsidP="00A65C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5911" w:type="dxa"/>
          </w:tcPr>
          <w:p w:rsidR="0087308C" w:rsidRDefault="0087308C" w:rsidP="006A6BC6">
            <w:pPr>
              <w:spacing w:after="0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en-US"/>
              </w:rPr>
              <w:t>Професійна мікрохвильова піч 1000Вт</w:t>
            </w:r>
          </w:p>
        </w:tc>
        <w:tc>
          <w:tcPr>
            <w:tcW w:w="1276" w:type="dxa"/>
          </w:tcPr>
          <w:p w:rsidR="0087308C" w:rsidRDefault="0087308C" w:rsidP="006A6B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137" w:type="dxa"/>
          </w:tcPr>
          <w:p w:rsidR="0087308C" w:rsidRDefault="0087308C" w:rsidP="001026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17 534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</w:tr>
      <w:tr w:rsidR="0087308C" w:rsidRPr="00AC008B">
        <w:tc>
          <w:tcPr>
            <w:tcW w:w="540" w:type="dxa"/>
          </w:tcPr>
          <w:p w:rsidR="0087308C" w:rsidRPr="000B61B8" w:rsidRDefault="0087308C" w:rsidP="00A65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911" w:type="dxa"/>
          </w:tcPr>
          <w:p w:rsidR="0087308C" w:rsidRPr="000B61B8" w:rsidRDefault="0087308C" w:rsidP="00772E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61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РАЗОМ</w:t>
            </w:r>
          </w:p>
        </w:tc>
        <w:tc>
          <w:tcPr>
            <w:tcW w:w="1276" w:type="dxa"/>
          </w:tcPr>
          <w:p w:rsidR="0087308C" w:rsidRPr="000B61B8" w:rsidRDefault="0087308C" w:rsidP="00772E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37" w:type="dxa"/>
          </w:tcPr>
          <w:p w:rsidR="0087308C" w:rsidRPr="000B61B8" w:rsidRDefault="0087308C" w:rsidP="00772E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1 345 046,00</w:t>
            </w:r>
          </w:p>
        </w:tc>
      </w:tr>
    </w:tbl>
    <w:p w:rsidR="0087308C" w:rsidRDefault="0087308C" w:rsidP="00E21780">
      <w:pPr>
        <w:spacing w:after="0"/>
        <w:ind w:left="1559" w:hanging="1559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87308C" w:rsidRDefault="0087308C" w:rsidP="003D3B61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Всього на суму:  один мільйон триста сорок п’ять тисяч сорок шість гривень 00 копійок.   </w:t>
      </w:r>
    </w:p>
    <w:p w:rsidR="0087308C" w:rsidRDefault="0087308C" w:rsidP="003D3B61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7308C" w:rsidRDefault="0087308C" w:rsidP="003D3B61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7308C" w:rsidRDefault="0087308C" w:rsidP="003D3B61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Секретар ради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>Тарас ШАПРАВСЬКИЙ</w:t>
      </w:r>
    </w:p>
    <w:p w:rsidR="0087308C" w:rsidRDefault="0087308C" w:rsidP="003D3B61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87308C" w:rsidRDefault="0087308C" w:rsidP="003D3B61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87308C" w:rsidRDefault="0087308C" w:rsidP="003D3B61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87308C" w:rsidRDefault="0087308C" w:rsidP="003D3B61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16"/>
          <w:szCs w:val="16"/>
          <w:lang w:val="uk-UA"/>
        </w:rPr>
        <w:t>Вик. Кухар Н.В.</w:t>
      </w:r>
    </w:p>
    <w:p w:rsidR="0087308C" w:rsidRDefault="0087308C" w:rsidP="00E21780">
      <w:pPr>
        <w:spacing w:after="0"/>
        <w:ind w:left="1559" w:hanging="1559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87308C" w:rsidRDefault="0087308C" w:rsidP="00E21780">
      <w:pPr>
        <w:spacing w:after="0"/>
        <w:ind w:left="1559" w:hanging="1559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87308C" w:rsidRDefault="0087308C" w:rsidP="00E30535">
      <w:pPr>
        <w:widowControl w:val="0"/>
        <w:tabs>
          <w:tab w:val="left" w:pos="7695"/>
        </w:tabs>
        <w:spacing w:after="0"/>
        <w:ind w:left="360"/>
        <w:rPr>
          <w:rFonts w:ascii="Times New Roman" w:hAnsi="Times New Roman" w:cs="Times New Roman"/>
          <w:sz w:val="18"/>
          <w:szCs w:val="18"/>
          <w:lang w:val="uk-UA"/>
        </w:rPr>
      </w:pPr>
      <w:r w:rsidRPr="00E30535">
        <w:rPr>
          <w:rFonts w:ascii="Times New Roman" w:hAnsi="Times New Roman" w:cs="Times New Roman"/>
          <w:sz w:val="18"/>
          <w:szCs w:val="18"/>
          <w:lang w:val="uk-UA"/>
        </w:rPr>
        <w:t xml:space="preserve">                </w:t>
      </w:r>
    </w:p>
    <w:p w:rsidR="0087308C" w:rsidRDefault="0087308C" w:rsidP="00E30535">
      <w:pPr>
        <w:widowControl w:val="0"/>
        <w:tabs>
          <w:tab w:val="left" w:pos="7695"/>
        </w:tabs>
        <w:spacing w:after="0"/>
        <w:ind w:left="360"/>
        <w:rPr>
          <w:rFonts w:ascii="Times New Roman" w:hAnsi="Times New Roman" w:cs="Times New Roman"/>
          <w:sz w:val="18"/>
          <w:szCs w:val="18"/>
          <w:lang w:val="uk-UA"/>
        </w:rPr>
      </w:pPr>
    </w:p>
    <w:p w:rsidR="0087308C" w:rsidRDefault="0087308C" w:rsidP="00E30535">
      <w:pPr>
        <w:widowControl w:val="0"/>
        <w:tabs>
          <w:tab w:val="left" w:pos="7695"/>
        </w:tabs>
        <w:spacing w:after="0"/>
        <w:ind w:left="360"/>
        <w:rPr>
          <w:rFonts w:ascii="Times New Roman" w:hAnsi="Times New Roman" w:cs="Times New Roman"/>
          <w:sz w:val="18"/>
          <w:szCs w:val="18"/>
          <w:lang w:val="uk-UA"/>
        </w:rPr>
      </w:pPr>
    </w:p>
    <w:p w:rsidR="0087308C" w:rsidRDefault="0087308C" w:rsidP="00E30535">
      <w:pPr>
        <w:widowControl w:val="0"/>
        <w:tabs>
          <w:tab w:val="left" w:pos="7695"/>
        </w:tabs>
        <w:spacing w:after="0"/>
        <w:ind w:left="360"/>
        <w:rPr>
          <w:rFonts w:ascii="Times New Roman" w:hAnsi="Times New Roman" w:cs="Times New Roman"/>
          <w:sz w:val="18"/>
          <w:szCs w:val="18"/>
          <w:lang w:val="uk-UA"/>
        </w:rPr>
      </w:pPr>
    </w:p>
    <w:p w:rsidR="0087308C" w:rsidRDefault="0087308C" w:rsidP="00E30535">
      <w:pPr>
        <w:widowControl w:val="0"/>
        <w:tabs>
          <w:tab w:val="left" w:pos="7695"/>
        </w:tabs>
        <w:spacing w:after="0"/>
        <w:ind w:left="360"/>
        <w:rPr>
          <w:rFonts w:ascii="Times New Roman" w:hAnsi="Times New Roman" w:cs="Times New Roman"/>
          <w:sz w:val="18"/>
          <w:szCs w:val="18"/>
          <w:lang w:val="uk-UA"/>
        </w:rPr>
      </w:pPr>
    </w:p>
    <w:p w:rsidR="0087308C" w:rsidRDefault="0087308C" w:rsidP="00E30535">
      <w:pPr>
        <w:widowControl w:val="0"/>
        <w:tabs>
          <w:tab w:val="left" w:pos="7695"/>
        </w:tabs>
        <w:spacing w:after="0"/>
        <w:ind w:left="360"/>
        <w:rPr>
          <w:rFonts w:ascii="Times New Roman" w:hAnsi="Times New Roman" w:cs="Times New Roman"/>
          <w:sz w:val="18"/>
          <w:szCs w:val="18"/>
          <w:lang w:val="uk-UA"/>
        </w:rPr>
      </w:pPr>
    </w:p>
    <w:p w:rsidR="0087308C" w:rsidRDefault="0087308C" w:rsidP="00E30535">
      <w:pPr>
        <w:widowControl w:val="0"/>
        <w:tabs>
          <w:tab w:val="left" w:pos="7695"/>
        </w:tabs>
        <w:spacing w:after="0"/>
        <w:ind w:left="360"/>
        <w:rPr>
          <w:rFonts w:ascii="Times New Roman" w:hAnsi="Times New Roman" w:cs="Times New Roman"/>
          <w:sz w:val="18"/>
          <w:szCs w:val="18"/>
          <w:lang w:val="uk-UA"/>
        </w:rPr>
      </w:pPr>
    </w:p>
    <w:p w:rsidR="0087308C" w:rsidRDefault="0087308C" w:rsidP="00E30535">
      <w:pPr>
        <w:widowControl w:val="0"/>
        <w:tabs>
          <w:tab w:val="left" w:pos="7695"/>
        </w:tabs>
        <w:spacing w:after="0"/>
        <w:ind w:left="360"/>
        <w:rPr>
          <w:rFonts w:ascii="Times New Roman" w:hAnsi="Times New Roman" w:cs="Times New Roman"/>
          <w:sz w:val="18"/>
          <w:szCs w:val="18"/>
          <w:lang w:val="uk-UA"/>
        </w:rPr>
      </w:pPr>
    </w:p>
    <w:p w:rsidR="0087308C" w:rsidRDefault="0087308C" w:rsidP="00E30535">
      <w:pPr>
        <w:widowControl w:val="0"/>
        <w:tabs>
          <w:tab w:val="left" w:pos="7695"/>
        </w:tabs>
        <w:spacing w:after="0"/>
        <w:ind w:left="360"/>
        <w:rPr>
          <w:rFonts w:ascii="Times New Roman" w:hAnsi="Times New Roman" w:cs="Times New Roman"/>
          <w:sz w:val="18"/>
          <w:szCs w:val="18"/>
          <w:lang w:val="uk-UA"/>
        </w:rPr>
      </w:pPr>
    </w:p>
    <w:p w:rsidR="0087308C" w:rsidRDefault="0087308C" w:rsidP="00E30535">
      <w:pPr>
        <w:widowControl w:val="0"/>
        <w:tabs>
          <w:tab w:val="left" w:pos="7695"/>
        </w:tabs>
        <w:spacing w:after="0"/>
        <w:ind w:left="360"/>
        <w:rPr>
          <w:rFonts w:ascii="Times New Roman" w:hAnsi="Times New Roman" w:cs="Times New Roman"/>
          <w:sz w:val="18"/>
          <w:szCs w:val="18"/>
          <w:lang w:val="uk-UA"/>
        </w:rPr>
      </w:pPr>
    </w:p>
    <w:sectPr w:rsidR="0087308C" w:rsidSect="00DE7BFF">
      <w:pgSz w:w="11906" w:h="16838"/>
      <w:pgMar w:top="709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231E4"/>
    <w:multiLevelType w:val="hybridMultilevel"/>
    <w:tmpl w:val="EE886BBC"/>
    <w:lvl w:ilvl="0" w:tplc="7D8A8B96">
      <w:start w:val="1"/>
      <w:numFmt w:val="decimal"/>
      <w:lvlText w:val="%1."/>
      <w:lvlJc w:val="left"/>
      <w:pPr>
        <w:ind w:left="810" w:hanging="495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395" w:hanging="360"/>
      </w:pPr>
    </w:lvl>
    <w:lvl w:ilvl="2" w:tplc="0419001B">
      <w:start w:val="1"/>
      <w:numFmt w:val="lowerRoman"/>
      <w:lvlText w:val="%3."/>
      <w:lvlJc w:val="right"/>
      <w:pPr>
        <w:ind w:left="2115" w:hanging="180"/>
      </w:pPr>
    </w:lvl>
    <w:lvl w:ilvl="3" w:tplc="0419000F">
      <w:start w:val="1"/>
      <w:numFmt w:val="decimal"/>
      <w:lvlText w:val="%4."/>
      <w:lvlJc w:val="left"/>
      <w:pPr>
        <w:ind w:left="2835" w:hanging="360"/>
      </w:pPr>
    </w:lvl>
    <w:lvl w:ilvl="4" w:tplc="04190019">
      <w:start w:val="1"/>
      <w:numFmt w:val="lowerLetter"/>
      <w:lvlText w:val="%5."/>
      <w:lvlJc w:val="left"/>
      <w:pPr>
        <w:ind w:left="3555" w:hanging="360"/>
      </w:pPr>
    </w:lvl>
    <w:lvl w:ilvl="5" w:tplc="0419001B">
      <w:start w:val="1"/>
      <w:numFmt w:val="lowerRoman"/>
      <w:lvlText w:val="%6."/>
      <w:lvlJc w:val="right"/>
      <w:pPr>
        <w:ind w:left="4275" w:hanging="180"/>
      </w:pPr>
    </w:lvl>
    <w:lvl w:ilvl="6" w:tplc="0419000F">
      <w:start w:val="1"/>
      <w:numFmt w:val="decimal"/>
      <w:lvlText w:val="%7."/>
      <w:lvlJc w:val="left"/>
      <w:pPr>
        <w:ind w:left="4995" w:hanging="360"/>
      </w:pPr>
    </w:lvl>
    <w:lvl w:ilvl="7" w:tplc="04190019">
      <w:start w:val="1"/>
      <w:numFmt w:val="lowerLetter"/>
      <w:lvlText w:val="%8."/>
      <w:lvlJc w:val="left"/>
      <w:pPr>
        <w:ind w:left="5715" w:hanging="360"/>
      </w:pPr>
    </w:lvl>
    <w:lvl w:ilvl="8" w:tplc="0419001B">
      <w:start w:val="1"/>
      <w:numFmt w:val="lowerRoman"/>
      <w:lvlText w:val="%9."/>
      <w:lvlJc w:val="right"/>
      <w:pPr>
        <w:ind w:left="6435" w:hanging="180"/>
      </w:pPr>
    </w:lvl>
  </w:abstractNum>
  <w:abstractNum w:abstractNumId="1">
    <w:nsid w:val="079224CF"/>
    <w:multiLevelType w:val="hybridMultilevel"/>
    <w:tmpl w:val="2F84221C"/>
    <w:lvl w:ilvl="0" w:tplc="13366ADE">
      <w:start w:val="3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890" w:hanging="360"/>
      </w:pPr>
    </w:lvl>
    <w:lvl w:ilvl="2" w:tplc="0422001B">
      <w:start w:val="1"/>
      <w:numFmt w:val="lowerRoman"/>
      <w:lvlText w:val="%3."/>
      <w:lvlJc w:val="right"/>
      <w:pPr>
        <w:ind w:left="2610" w:hanging="180"/>
      </w:pPr>
    </w:lvl>
    <w:lvl w:ilvl="3" w:tplc="0422000F">
      <w:start w:val="1"/>
      <w:numFmt w:val="decimal"/>
      <w:lvlText w:val="%4."/>
      <w:lvlJc w:val="left"/>
      <w:pPr>
        <w:ind w:left="3330" w:hanging="360"/>
      </w:pPr>
    </w:lvl>
    <w:lvl w:ilvl="4" w:tplc="04220019">
      <w:start w:val="1"/>
      <w:numFmt w:val="lowerLetter"/>
      <w:lvlText w:val="%5."/>
      <w:lvlJc w:val="left"/>
      <w:pPr>
        <w:ind w:left="4050" w:hanging="360"/>
      </w:pPr>
    </w:lvl>
    <w:lvl w:ilvl="5" w:tplc="0422001B">
      <w:start w:val="1"/>
      <w:numFmt w:val="lowerRoman"/>
      <w:lvlText w:val="%6."/>
      <w:lvlJc w:val="right"/>
      <w:pPr>
        <w:ind w:left="4770" w:hanging="180"/>
      </w:pPr>
    </w:lvl>
    <w:lvl w:ilvl="6" w:tplc="0422000F">
      <w:start w:val="1"/>
      <w:numFmt w:val="decimal"/>
      <w:lvlText w:val="%7."/>
      <w:lvlJc w:val="left"/>
      <w:pPr>
        <w:ind w:left="5490" w:hanging="360"/>
      </w:pPr>
    </w:lvl>
    <w:lvl w:ilvl="7" w:tplc="04220019">
      <w:start w:val="1"/>
      <w:numFmt w:val="lowerLetter"/>
      <w:lvlText w:val="%8."/>
      <w:lvlJc w:val="left"/>
      <w:pPr>
        <w:ind w:left="6210" w:hanging="360"/>
      </w:pPr>
    </w:lvl>
    <w:lvl w:ilvl="8" w:tplc="0422001B">
      <w:start w:val="1"/>
      <w:numFmt w:val="lowerRoman"/>
      <w:lvlText w:val="%9."/>
      <w:lvlJc w:val="right"/>
      <w:pPr>
        <w:ind w:left="6930" w:hanging="180"/>
      </w:pPr>
    </w:lvl>
  </w:abstractNum>
  <w:abstractNum w:abstractNumId="2">
    <w:nsid w:val="0AE21E81"/>
    <w:multiLevelType w:val="hybridMultilevel"/>
    <w:tmpl w:val="49FEF7D8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8B38DD"/>
    <w:multiLevelType w:val="multilevel"/>
    <w:tmpl w:val="8E56E4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04" w:hanging="1800"/>
      </w:pPr>
      <w:rPr>
        <w:rFonts w:hint="default"/>
      </w:rPr>
    </w:lvl>
  </w:abstractNum>
  <w:abstractNum w:abstractNumId="4">
    <w:nsid w:val="33806DFE"/>
    <w:multiLevelType w:val="hybridMultilevel"/>
    <w:tmpl w:val="3C48E30E"/>
    <w:lvl w:ilvl="0" w:tplc="316EA632">
      <w:start w:val="1"/>
      <w:numFmt w:val="bullet"/>
      <w:lvlText w:val=""/>
      <w:lvlJc w:val="left"/>
      <w:pPr>
        <w:ind w:left="16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8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0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40" w:hanging="360"/>
      </w:pPr>
      <w:rPr>
        <w:rFonts w:ascii="Wingdings" w:hAnsi="Wingdings" w:cs="Wingdings" w:hint="default"/>
      </w:rPr>
    </w:lvl>
  </w:abstractNum>
  <w:abstractNum w:abstractNumId="5">
    <w:nsid w:val="40857E40"/>
    <w:multiLevelType w:val="hybridMultilevel"/>
    <w:tmpl w:val="B706131E"/>
    <w:lvl w:ilvl="0" w:tplc="0422000F">
      <w:start w:val="7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6A0980"/>
    <w:multiLevelType w:val="hybridMultilevel"/>
    <w:tmpl w:val="423C4C0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4B61D3"/>
    <w:multiLevelType w:val="hybridMultilevel"/>
    <w:tmpl w:val="13F6048E"/>
    <w:lvl w:ilvl="0" w:tplc="23D2BB18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860" w:hanging="360"/>
      </w:pPr>
    </w:lvl>
    <w:lvl w:ilvl="2" w:tplc="0422001B">
      <w:start w:val="1"/>
      <w:numFmt w:val="lowerRoman"/>
      <w:lvlText w:val="%3."/>
      <w:lvlJc w:val="right"/>
      <w:pPr>
        <w:ind w:left="2580" w:hanging="180"/>
      </w:pPr>
    </w:lvl>
    <w:lvl w:ilvl="3" w:tplc="0422000F">
      <w:start w:val="1"/>
      <w:numFmt w:val="decimal"/>
      <w:lvlText w:val="%4."/>
      <w:lvlJc w:val="left"/>
      <w:pPr>
        <w:ind w:left="3300" w:hanging="360"/>
      </w:pPr>
    </w:lvl>
    <w:lvl w:ilvl="4" w:tplc="04220019">
      <w:start w:val="1"/>
      <w:numFmt w:val="lowerLetter"/>
      <w:lvlText w:val="%5."/>
      <w:lvlJc w:val="left"/>
      <w:pPr>
        <w:ind w:left="4020" w:hanging="360"/>
      </w:pPr>
    </w:lvl>
    <w:lvl w:ilvl="5" w:tplc="0422001B">
      <w:start w:val="1"/>
      <w:numFmt w:val="lowerRoman"/>
      <w:lvlText w:val="%6."/>
      <w:lvlJc w:val="right"/>
      <w:pPr>
        <w:ind w:left="4740" w:hanging="180"/>
      </w:pPr>
    </w:lvl>
    <w:lvl w:ilvl="6" w:tplc="0422000F">
      <w:start w:val="1"/>
      <w:numFmt w:val="decimal"/>
      <w:lvlText w:val="%7."/>
      <w:lvlJc w:val="left"/>
      <w:pPr>
        <w:ind w:left="5460" w:hanging="360"/>
      </w:pPr>
    </w:lvl>
    <w:lvl w:ilvl="7" w:tplc="04220019">
      <w:start w:val="1"/>
      <w:numFmt w:val="lowerLetter"/>
      <w:lvlText w:val="%8."/>
      <w:lvlJc w:val="left"/>
      <w:pPr>
        <w:ind w:left="6180" w:hanging="360"/>
      </w:pPr>
    </w:lvl>
    <w:lvl w:ilvl="8" w:tplc="0422001B">
      <w:start w:val="1"/>
      <w:numFmt w:val="lowerRoman"/>
      <w:lvlText w:val="%9."/>
      <w:lvlJc w:val="right"/>
      <w:pPr>
        <w:ind w:left="6900" w:hanging="180"/>
      </w:pPr>
    </w:lvl>
  </w:abstractNum>
  <w:abstractNum w:abstractNumId="8">
    <w:nsid w:val="7A525D5B"/>
    <w:multiLevelType w:val="hybridMultilevel"/>
    <w:tmpl w:val="A6DE1386"/>
    <w:lvl w:ilvl="0" w:tplc="C5CA6D46">
      <w:start w:val="4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890" w:hanging="360"/>
      </w:pPr>
    </w:lvl>
    <w:lvl w:ilvl="2" w:tplc="0422001B">
      <w:start w:val="1"/>
      <w:numFmt w:val="lowerRoman"/>
      <w:lvlText w:val="%3."/>
      <w:lvlJc w:val="right"/>
      <w:pPr>
        <w:ind w:left="2610" w:hanging="180"/>
      </w:pPr>
    </w:lvl>
    <w:lvl w:ilvl="3" w:tplc="0422000F">
      <w:start w:val="1"/>
      <w:numFmt w:val="decimal"/>
      <w:lvlText w:val="%4."/>
      <w:lvlJc w:val="left"/>
      <w:pPr>
        <w:ind w:left="3330" w:hanging="360"/>
      </w:pPr>
    </w:lvl>
    <w:lvl w:ilvl="4" w:tplc="04220019">
      <w:start w:val="1"/>
      <w:numFmt w:val="lowerLetter"/>
      <w:lvlText w:val="%5."/>
      <w:lvlJc w:val="left"/>
      <w:pPr>
        <w:ind w:left="4050" w:hanging="360"/>
      </w:pPr>
    </w:lvl>
    <w:lvl w:ilvl="5" w:tplc="0422001B">
      <w:start w:val="1"/>
      <w:numFmt w:val="lowerRoman"/>
      <w:lvlText w:val="%6."/>
      <w:lvlJc w:val="right"/>
      <w:pPr>
        <w:ind w:left="4770" w:hanging="180"/>
      </w:pPr>
    </w:lvl>
    <w:lvl w:ilvl="6" w:tplc="0422000F">
      <w:start w:val="1"/>
      <w:numFmt w:val="decimal"/>
      <w:lvlText w:val="%7."/>
      <w:lvlJc w:val="left"/>
      <w:pPr>
        <w:ind w:left="5490" w:hanging="360"/>
      </w:pPr>
    </w:lvl>
    <w:lvl w:ilvl="7" w:tplc="04220019">
      <w:start w:val="1"/>
      <w:numFmt w:val="lowerLetter"/>
      <w:lvlText w:val="%8."/>
      <w:lvlJc w:val="left"/>
      <w:pPr>
        <w:ind w:left="6210" w:hanging="360"/>
      </w:pPr>
    </w:lvl>
    <w:lvl w:ilvl="8" w:tplc="0422001B">
      <w:start w:val="1"/>
      <w:numFmt w:val="lowerRoman"/>
      <w:lvlText w:val="%9."/>
      <w:lvlJc w:val="right"/>
      <w:pPr>
        <w:ind w:left="6930" w:hanging="180"/>
      </w:pPr>
    </w:lvl>
  </w:abstractNum>
  <w:abstractNum w:abstractNumId="9">
    <w:nsid w:val="7D8D5117"/>
    <w:multiLevelType w:val="hybridMultilevel"/>
    <w:tmpl w:val="B03C9B0A"/>
    <w:lvl w:ilvl="0" w:tplc="63C03864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860" w:hanging="360"/>
      </w:pPr>
    </w:lvl>
    <w:lvl w:ilvl="2" w:tplc="0422001B">
      <w:start w:val="1"/>
      <w:numFmt w:val="lowerRoman"/>
      <w:lvlText w:val="%3."/>
      <w:lvlJc w:val="right"/>
      <w:pPr>
        <w:ind w:left="2580" w:hanging="180"/>
      </w:pPr>
    </w:lvl>
    <w:lvl w:ilvl="3" w:tplc="0422000F">
      <w:start w:val="1"/>
      <w:numFmt w:val="decimal"/>
      <w:lvlText w:val="%4."/>
      <w:lvlJc w:val="left"/>
      <w:pPr>
        <w:ind w:left="3300" w:hanging="360"/>
      </w:pPr>
    </w:lvl>
    <w:lvl w:ilvl="4" w:tplc="04220019">
      <w:start w:val="1"/>
      <w:numFmt w:val="lowerLetter"/>
      <w:lvlText w:val="%5."/>
      <w:lvlJc w:val="left"/>
      <w:pPr>
        <w:ind w:left="4020" w:hanging="360"/>
      </w:pPr>
    </w:lvl>
    <w:lvl w:ilvl="5" w:tplc="0422001B">
      <w:start w:val="1"/>
      <w:numFmt w:val="lowerRoman"/>
      <w:lvlText w:val="%6."/>
      <w:lvlJc w:val="right"/>
      <w:pPr>
        <w:ind w:left="4740" w:hanging="180"/>
      </w:pPr>
    </w:lvl>
    <w:lvl w:ilvl="6" w:tplc="0422000F">
      <w:start w:val="1"/>
      <w:numFmt w:val="decimal"/>
      <w:lvlText w:val="%7."/>
      <w:lvlJc w:val="left"/>
      <w:pPr>
        <w:ind w:left="5460" w:hanging="360"/>
      </w:pPr>
    </w:lvl>
    <w:lvl w:ilvl="7" w:tplc="04220019">
      <w:start w:val="1"/>
      <w:numFmt w:val="lowerLetter"/>
      <w:lvlText w:val="%8."/>
      <w:lvlJc w:val="left"/>
      <w:pPr>
        <w:ind w:left="6180" w:hanging="360"/>
      </w:pPr>
    </w:lvl>
    <w:lvl w:ilvl="8" w:tplc="0422001B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6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8"/>
  </w:num>
  <w:num w:numId="8">
    <w:abstractNumId w:val="9"/>
  </w:num>
  <w:num w:numId="9">
    <w:abstractNumId w:val="7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500C"/>
    <w:rsid w:val="00001144"/>
    <w:rsid w:val="000038C4"/>
    <w:rsid w:val="00003D3E"/>
    <w:rsid w:val="00004478"/>
    <w:rsid w:val="00016F11"/>
    <w:rsid w:val="00021AE1"/>
    <w:rsid w:val="00025BA4"/>
    <w:rsid w:val="00026188"/>
    <w:rsid w:val="00031A7F"/>
    <w:rsid w:val="00032029"/>
    <w:rsid w:val="00034283"/>
    <w:rsid w:val="00034861"/>
    <w:rsid w:val="00035C7E"/>
    <w:rsid w:val="00041428"/>
    <w:rsid w:val="00044C96"/>
    <w:rsid w:val="00046D4D"/>
    <w:rsid w:val="000479FB"/>
    <w:rsid w:val="00047A30"/>
    <w:rsid w:val="0005062E"/>
    <w:rsid w:val="000527D8"/>
    <w:rsid w:val="000544C3"/>
    <w:rsid w:val="00055976"/>
    <w:rsid w:val="00063696"/>
    <w:rsid w:val="000647EF"/>
    <w:rsid w:val="000648CB"/>
    <w:rsid w:val="000661EE"/>
    <w:rsid w:val="00066F31"/>
    <w:rsid w:val="00067683"/>
    <w:rsid w:val="00073D1F"/>
    <w:rsid w:val="000743CD"/>
    <w:rsid w:val="00074D2B"/>
    <w:rsid w:val="00077746"/>
    <w:rsid w:val="000803C2"/>
    <w:rsid w:val="00081359"/>
    <w:rsid w:val="00081B24"/>
    <w:rsid w:val="00085370"/>
    <w:rsid w:val="00093930"/>
    <w:rsid w:val="0009508F"/>
    <w:rsid w:val="000A049F"/>
    <w:rsid w:val="000A1279"/>
    <w:rsid w:val="000A14D3"/>
    <w:rsid w:val="000A2916"/>
    <w:rsid w:val="000A3BC8"/>
    <w:rsid w:val="000A6949"/>
    <w:rsid w:val="000A6DCA"/>
    <w:rsid w:val="000A71AE"/>
    <w:rsid w:val="000B61B8"/>
    <w:rsid w:val="000B658E"/>
    <w:rsid w:val="000B784C"/>
    <w:rsid w:val="000C4779"/>
    <w:rsid w:val="000C4833"/>
    <w:rsid w:val="000D03C3"/>
    <w:rsid w:val="000D26D1"/>
    <w:rsid w:val="000D34D0"/>
    <w:rsid w:val="000D55E9"/>
    <w:rsid w:val="000E0E38"/>
    <w:rsid w:val="000E254A"/>
    <w:rsid w:val="000E2B98"/>
    <w:rsid w:val="000E3530"/>
    <w:rsid w:val="000F1A85"/>
    <w:rsid w:val="000F28B3"/>
    <w:rsid w:val="000F35D0"/>
    <w:rsid w:val="000F6878"/>
    <w:rsid w:val="000F6F95"/>
    <w:rsid w:val="00102679"/>
    <w:rsid w:val="00103390"/>
    <w:rsid w:val="00106212"/>
    <w:rsid w:val="001137F0"/>
    <w:rsid w:val="001150E1"/>
    <w:rsid w:val="00116B75"/>
    <w:rsid w:val="001171EC"/>
    <w:rsid w:val="00122E6F"/>
    <w:rsid w:val="001231FF"/>
    <w:rsid w:val="00124E85"/>
    <w:rsid w:val="00125749"/>
    <w:rsid w:val="001330FE"/>
    <w:rsid w:val="001350DD"/>
    <w:rsid w:val="00136BB9"/>
    <w:rsid w:val="00140435"/>
    <w:rsid w:val="001433DE"/>
    <w:rsid w:val="001461AF"/>
    <w:rsid w:val="00146335"/>
    <w:rsid w:val="001466A2"/>
    <w:rsid w:val="00150063"/>
    <w:rsid w:val="001523D0"/>
    <w:rsid w:val="00156749"/>
    <w:rsid w:val="00156EE0"/>
    <w:rsid w:val="00157565"/>
    <w:rsid w:val="001603D8"/>
    <w:rsid w:val="00161352"/>
    <w:rsid w:val="00172C6E"/>
    <w:rsid w:val="0017367B"/>
    <w:rsid w:val="00177432"/>
    <w:rsid w:val="00184368"/>
    <w:rsid w:val="001847BA"/>
    <w:rsid w:val="001848E6"/>
    <w:rsid w:val="00187CA0"/>
    <w:rsid w:val="00191E46"/>
    <w:rsid w:val="001955A1"/>
    <w:rsid w:val="00196DE1"/>
    <w:rsid w:val="001A1146"/>
    <w:rsid w:val="001A1D12"/>
    <w:rsid w:val="001A2895"/>
    <w:rsid w:val="001A506E"/>
    <w:rsid w:val="001B1B59"/>
    <w:rsid w:val="001B3E46"/>
    <w:rsid w:val="001B5A07"/>
    <w:rsid w:val="001B5F13"/>
    <w:rsid w:val="001B601A"/>
    <w:rsid w:val="001B79FA"/>
    <w:rsid w:val="001C4587"/>
    <w:rsid w:val="001D5A01"/>
    <w:rsid w:val="001D6D34"/>
    <w:rsid w:val="001D721F"/>
    <w:rsid w:val="001D7335"/>
    <w:rsid w:val="001D7E74"/>
    <w:rsid w:val="001E391A"/>
    <w:rsid w:val="001E50CD"/>
    <w:rsid w:val="001E57CD"/>
    <w:rsid w:val="001E7CC5"/>
    <w:rsid w:val="001F4877"/>
    <w:rsid w:val="001F5B9D"/>
    <w:rsid w:val="001F6425"/>
    <w:rsid w:val="001F749C"/>
    <w:rsid w:val="001F7F82"/>
    <w:rsid w:val="0020464F"/>
    <w:rsid w:val="002052E9"/>
    <w:rsid w:val="00206126"/>
    <w:rsid w:val="00210AED"/>
    <w:rsid w:val="00211E74"/>
    <w:rsid w:val="002157CC"/>
    <w:rsid w:val="002164D0"/>
    <w:rsid w:val="002165DB"/>
    <w:rsid w:val="002168DF"/>
    <w:rsid w:val="00220032"/>
    <w:rsid w:val="00220B5A"/>
    <w:rsid w:val="00223DE3"/>
    <w:rsid w:val="00227450"/>
    <w:rsid w:val="00230D89"/>
    <w:rsid w:val="00230F6B"/>
    <w:rsid w:val="002332BC"/>
    <w:rsid w:val="00233B6E"/>
    <w:rsid w:val="00236C3F"/>
    <w:rsid w:val="00242977"/>
    <w:rsid w:val="002448D8"/>
    <w:rsid w:val="00246E53"/>
    <w:rsid w:val="00250025"/>
    <w:rsid w:val="002513A7"/>
    <w:rsid w:val="00255587"/>
    <w:rsid w:val="00255E5E"/>
    <w:rsid w:val="00256020"/>
    <w:rsid w:val="002602F9"/>
    <w:rsid w:val="00260C57"/>
    <w:rsid w:val="00261F4F"/>
    <w:rsid w:val="00263C7B"/>
    <w:rsid w:val="002644C0"/>
    <w:rsid w:val="00264F05"/>
    <w:rsid w:val="00272C09"/>
    <w:rsid w:val="00275A91"/>
    <w:rsid w:val="0027632A"/>
    <w:rsid w:val="00276525"/>
    <w:rsid w:val="00280863"/>
    <w:rsid w:val="00282E2B"/>
    <w:rsid w:val="0028393F"/>
    <w:rsid w:val="00283DDC"/>
    <w:rsid w:val="00290FBC"/>
    <w:rsid w:val="00293670"/>
    <w:rsid w:val="00295E9C"/>
    <w:rsid w:val="002A0165"/>
    <w:rsid w:val="002A239E"/>
    <w:rsid w:val="002A2C64"/>
    <w:rsid w:val="002B040E"/>
    <w:rsid w:val="002B0452"/>
    <w:rsid w:val="002B0796"/>
    <w:rsid w:val="002B0A92"/>
    <w:rsid w:val="002B1FB6"/>
    <w:rsid w:val="002B33A1"/>
    <w:rsid w:val="002B5CE4"/>
    <w:rsid w:val="002B5F3E"/>
    <w:rsid w:val="002B641B"/>
    <w:rsid w:val="002B7DAC"/>
    <w:rsid w:val="002D4306"/>
    <w:rsid w:val="002D45B8"/>
    <w:rsid w:val="002E6818"/>
    <w:rsid w:val="002F0537"/>
    <w:rsid w:val="002F7AB1"/>
    <w:rsid w:val="003008CB"/>
    <w:rsid w:val="003016C2"/>
    <w:rsid w:val="003016C6"/>
    <w:rsid w:val="00302463"/>
    <w:rsid w:val="00303E6F"/>
    <w:rsid w:val="00303F0D"/>
    <w:rsid w:val="00304682"/>
    <w:rsid w:val="00311F2F"/>
    <w:rsid w:val="00311FE2"/>
    <w:rsid w:val="00314D52"/>
    <w:rsid w:val="0032053D"/>
    <w:rsid w:val="00320A1C"/>
    <w:rsid w:val="00320E57"/>
    <w:rsid w:val="0032406A"/>
    <w:rsid w:val="00325B48"/>
    <w:rsid w:val="00327F2C"/>
    <w:rsid w:val="00331D3A"/>
    <w:rsid w:val="0033332E"/>
    <w:rsid w:val="003344EF"/>
    <w:rsid w:val="0033580D"/>
    <w:rsid w:val="00337161"/>
    <w:rsid w:val="00341D1D"/>
    <w:rsid w:val="00344FD4"/>
    <w:rsid w:val="00346CEE"/>
    <w:rsid w:val="003516B1"/>
    <w:rsid w:val="00356198"/>
    <w:rsid w:val="00356249"/>
    <w:rsid w:val="00356549"/>
    <w:rsid w:val="00356F56"/>
    <w:rsid w:val="00357328"/>
    <w:rsid w:val="00357BB4"/>
    <w:rsid w:val="00370722"/>
    <w:rsid w:val="00371FED"/>
    <w:rsid w:val="003736DD"/>
    <w:rsid w:val="003754FD"/>
    <w:rsid w:val="00376FE7"/>
    <w:rsid w:val="003828C2"/>
    <w:rsid w:val="003870BC"/>
    <w:rsid w:val="00390543"/>
    <w:rsid w:val="00392C92"/>
    <w:rsid w:val="003939BE"/>
    <w:rsid w:val="003960A1"/>
    <w:rsid w:val="0039643B"/>
    <w:rsid w:val="00396DE1"/>
    <w:rsid w:val="00397537"/>
    <w:rsid w:val="003A0443"/>
    <w:rsid w:val="003A06D5"/>
    <w:rsid w:val="003A0D69"/>
    <w:rsid w:val="003A3B16"/>
    <w:rsid w:val="003A487D"/>
    <w:rsid w:val="003A5EEC"/>
    <w:rsid w:val="003A7751"/>
    <w:rsid w:val="003B24C5"/>
    <w:rsid w:val="003B28B4"/>
    <w:rsid w:val="003B5ECA"/>
    <w:rsid w:val="003C2B02"/>
    <w:rsid w:val="003C3BD5"/>
    <w:rsid w:val="003C4209"/>
    <w:rsid w:val="003C5069"/>
    <w:rsid w:val="003D019C"/>
    <w:rsid w:val="003D23E3"/>
    <w:rsid w:val="003D3B61"/>
    <w:rsid w:val="003D799F"/>
    <w:rsid w:val="003D7EA0"/>
    <w:rsid w:val="003E68EC"/>
    <w:rsid w:val="003F0196"/>
    <w:rsid w:val="003F47F5"/>
    <w:rsid w:val="003F6CC0"/>
    <w:rsid w:val="003F7A1E"/>
    <w:rsid w:val="0040052C"/>
    <w:rsid w:val="00401A50"/>
    <w:rsid w:val="0041001B"/>
    <w:rsid w:val="004127D2"/>
    <w:rsid w:val="00415F2F"/>
    <w:rsid w:val="00417EDF"/>
    <w:rsid w:val="00420434"/>
    <w:rsid w:val="00421205"/>
    <w:rsid w:val="00426773"/>
    <w:rsid w:val="0042727F"/>
    <w:rsid w:val="0043139B"/>
    <w:rsid w:val="00433EF8"/>
    <w:rsid w:val="00435703"/>
    <w:rsid w:val="00435B9C"/>
    <w:rsid w:val="004404FC"/>
    <w:rsid w:val="00443684"/>
    <w:rsid w:val="004453B3"/>
    <w:rsid w:val="004455F6"/>
    <w:rsid w:val="004458BE"/>
    <w:rsid w:val="0044695E"/>
    <w:rsid w:val="0045387E"/>
    <w:rsid w:val="00455A0D"/>
    <w:rsid w:val="004564CB"/>
    <w:rsid w:val="00464ACA"/>
    <w:rsid w:val="00466393"/>
    <w:rsid w:val="00470393"/>
    <w:rsid w:val="00470F47"/>
    <w:rsid w:val="00471999"/>
    <w:rsid w:val="00475328"/>
    <w:rsid w:val="00475E3B"/>
    <w:rsid w:val="0047670F"/>
    <w:rsid w:val="00484711"/>
    <w:rsid w:val="00485B88"/>
    <w:rsid w:val="00485D98"/>
    <w:rsid w:val="0049040B"/>
    <w:rsid w:val="00492198"/>
    <w:rsid w:val="00492DF5"/>
    <w:rsid w:val="004A0081"/>
    <w:rsid w:val="004A2470"/>
    <w:rsid w:val="004A41EB"/>
    <w:rsid w:val="004A4CC9"/>
    <w:rsid w:val="004A5766"/>
    <w:rsid w:val="004A7D32"/>
    <w:rsid w:val="004B2518"/>
    <w:rsid w:val="004B2BED"/>
    <w:rsid w:val="004B56A7"/>
    <w:rsid w:val="004B5EF5"/>
    <w:rsid w:val="004C2209"/>
    <w:rsid w:val="004D5D63"/>
    <w:rsid w:val="004D7236"/>
    <w:rsid w:val="004E0C3A"/>
    <w:rsid w:val="004E500C"/>
    <w:rsid w:val="004E65C9"/>
    <w:rsid w:val="004F1F3E"/>
    <w:rsid w:val="004F2CBC"/>
    <w:rsid w:val="004F4644"/>
    <w:rsid w:val="004F7A7A"/>
    <w:rsid w:val="00500D4C"/>
    <w:rsid w:val="00505AAF"/>
    <w:rsid w:val="00512E13"/>
    <w:rsid w:val="00515306"/>
    <w:rsid w:val="00516377"/>
    <w:rsid w:val="005165DA"/>
    <w:rsid w:val="00516A4E"/>
    <w:rsid w:val="00517AEC"/>
    <w:rsid w:val="00521AD3"/>
    <w:rsid w:val="00523194"/>
    <w:rsid w:val="00524243"/>
    <w:rsid w:val="005248BE"/>
    <w:rsid w:val="005273E1"/>
    <w:rsid w:val="00527FC6"/>
    <w:rsid w:val="00534CB5"/>
    <w:rsid w:val="0053629A"/>
    <w:rsid w:val="005501A6"/>
    <w:rsid w:val="00554F28"/>
    <w:rsid w:val="00555BAA"/>
    <w:rsid w:val="00555EB9"/>
    <w:rsid w:val="00556D7C"/>
    <w:rsid w:val="0055730F"/>
    <w:rsid w:val="0056633D"/>
    <w:rsid w:val="005706A9"/>
    <w:rsid w:val="00576A7F"/>
    <w:rsid w:val="00577E98"/>
    <w:rsid w:val="00584C04"/>
    <w:rsid w:val="00586596"/>
    <w:rsid w:val="00587777"/>
    <w:rsid w:val="0058783C"/>
    <w:rsid w:val="005908B5"/>
    <w:rsid w:val="00590DC7"/>
    <w:rsid w:val="00592F8E"/>
    <w:rsid w:val="00594A84"/>
    <w:rsid w:val="00594B44"/>
    <w:rsid w:val="005968E8"/>
    <w:rsid w:val="0059731F"/>
    <w:rsid w:val="005A004B"/>
    <w:rsid w:val="005A3AA8"/>
    <w:rsid w:val="005A6CED"/>
    <w:rsid w:val="005A6F4F"/>
    <w:rsid w:val="005A6FB6"/>
    <w:rsid w:val="005A7184"/>
    <w:rsid w:val="005A766F"/>
    <w:rsid w:val="005A78E0"/>
    <w:rsid w:val="005A7BC0"/>
    <w:rsid w:val="005B160A"/>
    <w:rsid w:val="005B3AAE"/>
    <w:rsid w:val="005B7D07"/>
    <w:rsid w:val="005C1207"/>
    <w:rsid w:val="005C69B4"/>
    <w:rsid w:val="005C703E"/>
    <w:rsid w:val="005D013C"/>
    <w:rsid w:val="005D3CA6"/>
    <w:rsid w:val="005D4EFA"/>
    <w:rsid w:val="005D7BE6"/>
    <w:rsid w:val="005E0C32"/>
    <w:rsid w:val="005E1F12"/>
    <w:rsid w:val="005E315D"/>
    <w:rsid w:val="005E3A9C"/>
    <w:rsid w:val="005F0A72"/>
    <w:rsid w:val="005F3638"/>
    <w:rsid w:val="005F41E3"/>
    <w:rsid w:val="005F79B2"/>
    <w:rsid w:val="00600F6C"/>
    <w:rsid w:val="006017EF"/>
    <w:rsid w:val="00601AA4"/>
    <w:rsid w:val="00602679"/>
    <w:rsid w:val="00604BD2"/>
    <w:rsid w:val="006057BF"/>
    <w:rsid w:val="00605824"/>
    <w:rsid w:val="00605E3D"/>
    <w:rsid w:val="006063BF"/>
    <w:rsid w:val="006072FF"/>
    <w:rsid w:val="0061242A"/>
    <w:rsid w:val="006125DE"/>
    <w:rsid w:val="00613898"/>
    <w:rsid w:val="00613B08"/>
    <w:rsid w:val="00614704"/>
    <w:rsid w:val="006147F9"/>
    <w:rsid w:val="006149C8"/>
    <w:rsid w:val="00622D8A"/>
    <w:rsid w:val="006239F8"/>
    <w:rsid w:val="00624C1F"/>
    <w:rsid w:val="00633D5B"/>
    <w:rsid w:val="00634DDC"/>
    <w:rsid w:val="00637F8E"/>
    <w:rsid w:val="00640D02"/>
    <w:rsid w:val="0064401D"/>
    <w:rsid w:val="00644938"/>
    <w:rsid w:val="00646AD7"/>
    <w:rsid w:val="006555D6"/>
    <w:rsid w:val="006604E6"/>
    <w:rsid w:val="00661D22"/>
    <w:rsid w:val="00666897"/>
    <w:rsid w:val="00670457"/>
    <w:rsid w:val="006715FF"/>
    <w:rsid w:val="00671A62"/>
    <w:rsid w:val="0067272E"/>
    <w:rsid w:val="0067419D"/>
    <w:rsid w:val="006745B2"/>
    <w:rsid w:val="00675CB3"/>
    <w:rsid w:val="00675CEA"/>
    <w:rsid w:val="00675EC1"/>
    <w:rsid w:val="006766E5"/>
    <w:rsid w:val="006802F9"/>
    <w:rsid w:val="00680B75"/>
    <w:rsid w:val="006822EA"/>
    <w:rsid w:val="0068245F"/>
    <w:rsid w:val="00683AC1"/>
    <w:rsid w:val="00683AE6"/>
    <w:rsid w:val="00686F71"/>
    <w:rsid w:val="0069242F"/>
    <w:rsid w:val="00692BC2"/>
    <w:rsid w:val="00693528"/>
    <w:rsid w:val="006955EF"/>
    <w:rsid w:val="00695ADA"/>
    <w:rsid w:val="00695BE4"/>
    <w:rsid w:val="006A1719"/>
    <w:rsid w:val="006A6BC6"/>
    <w:rsid w:val="006B3E00"/>
    <w:rsid w:val="006C1288"/>
    <w:rsid w:val="006C6260"/>
    <w:rsid w:val="006C744F"/>
    <w:rsid w:val="006C7F5B"/>
    <w:rsid w:val="006D290D"/>
    <w:rsid w:val="006D33D8"/>
    <w:rsid w:val="006E0169"/>
    <w:rsid w:val="006E67A5"/>
    <w:rsid w:val="006F400D"/>
    <w:rsid w:val="006F6EF5"/>
    <w:rsid w:val="006F7044"/>
    <w:rsid w:val="00702004"/>
    <w:rsid w:val="00703192"/>
    <w:rsid w:val="00706398"/>
    <w:rsid w:val="007106C7"/>
    <w:rsid w:val="0071331D"/>
    <w:rsid w:val="00713DF0"/>
    <w:rsid w:val="0071423F"/>
    <w:rsid w:val="007208AB"/>
    <w:rsid w:val="00724377"/>
    <w:rsid w:val="00741FBF"/>
    <w:rsid w:val="00747F1C"/>
    <w:rsid w:val="00757592"/>
    <w:rsid w:val="00757C4F"/>
    <w:rsid w:val="00761F9F"/>
    <w:rsid w:val="007639C9"/>
    <w:rsid w:val="00763EB0"/>
    <w:rsid w:val="00765439"/>
    <w:rsid w:val="007660C9"/>
    <w:rsid w:val="007714AC"/>
    <w:rsid w:val="00771B69"/>
    <w:rsid w:val="00772EAD"/>
    <w:rsid w:val="00776D0B"/>
    <w:rsid w:val="0078249E"/>
    <w:rsid w:val="007836FA"/>
    <w:rsid w:val="00784B7C"/>
    <w:rsid w:val="00790FD1"/>
    <w:rsid w:val="0079724F"/>
    <w:rsid w:val="007A4A15"/>
    <w:rsid w:val="007A5069"/>
    <w:rsid w:val="007A5E42"/>
    <w:rsid w:val="007A6A92"/>
    <w:rsid w:val="007B03A6"/>
    <w:rsid w:val="007B04D2"/>
    <w:rsid w:val="007B54A8"/>
    <w:rsid w:val="007B6D70"/>
    <w:rsid w:val="007C14B4"/>
    <w:rsid w:val="007C34FB"/>
    <w:rsid w:val="007C41A0"/>
    <w:rsid w:val="007C7A2B"/>
    <w:rsid w:val="007D0639"/>
    <w:rsid w:val="007D47A3"/>
    <w:rsid w:val="007D520F"/>
    <w:rsid w:val="007E039F"/>
    <w:rsid w:val="007E1F2C"/>
    <w:rsid w:val="007E316A"/>
    <w:rsid w:val="007E394D"/>
    <w:rsid w:val="007E70F6"/>
    <w:rsid w:val="007F0A2D"/>
    <w:rsid w:val="007F1057"/>
    <w:rsid w:val="007F2450"/>
    <w:rsid w:val="007F46DC"/>
    <w:rsid w:val="007F7401"/>
    <w:rsid w:val="00800AA8"/>
    <w:rsid w:val="00802B2D"/>
    <w:rsid w:val="0080367C"/>
    <w:rsid w:val="00804306"/>
    <w:rsid w:val="008051FB"/>
    <w:rsid w:val="008132EC"/>
    <w:rsid w:val="00816E17"/>
    <w:rsid w:val="00816F65"/>
    <w:rsid w:val="0081734D"/>
    <w:rsid w:val="00821BEB"/>
    <w:rsid w:val="0082451D"/>
    <w:rsid w:val="0082635A"/>
    <w:rsid w:val="00831CDF"/>
    <w:rsid w:val="008348FA"/>
    <w:rsid w:val="00836676"/>
    <w:rsid w:val="00837C54"/>
    <w:rsid w:val="00840823"/>
    <w:rsid w:val="0084168A"/>
    <w:rsid w:val="00841EE4"/>
    <w:rsid w:val="008431EB"/>
    <w:rsid w:val="00843AF3"/>
    <w:rsid w:val="00844F68"/>
    <w:rsid w:val="00846B06"/>
    <w:rsid w:val="00847ADF"/>
    <w:rsid w:val="00847E47"/>
    <w:rsid w:val="00852721"/>
    <w:rsid w:val="00854FDA"/>
    <w:rsid w:val="00860757"/>
    <w:rsid w:val="00865B6B"/>
    <w:rsid w:val="00866C97"/>
    <w:rsid w:val="00867CF3"/>
    <w:rsid w:val="00871C0A"/>
    <w:rsid w:val="0087308C"/>
    <w:rsid w:val="00883211"/>
    <w:rsid w:val="00883DC6"/>
    <w:rsid w:val="0088744F"/>
    <w:rsid w:val="0089143D"/>
    <w:rsid w:val="008924D9"/>
    <w:rsid w:val="00892C13"/>
    <w:rsid w:val="00895D9F"/>
    <w:rsid w:val="00897A82"/>
    <w:rsid w:val="008A01BF"/>
    <w:rsid w:val="008B15EB"/>
    <w:rsid w:val="008B3A35"/>
    <w:rsid w:val="008B4A6E"/>
    <w:rsid w:val="008B5C90"/>
    <w:rsid w:val="008C1E88"/>
    <w:rsid w:val="008C6311"/>
    <w:rsid w:val="008C6474"/>
    <w:rsid w:val="008C75CB"/>
    <w:rsid w:val="008D36C1"/>
    <w:rsid w:val="008D4C64"/>
    <w:rsid w:val="008D60FC"/>
    <w:rsid w:val="008D663A"/>
    <w:rsid w:val="008E06D8"/>
    <w:rsid w:val="008E0FD2"/>
    <w:rsid w:val="008E3D0B"/>
    <w:rsid w:val="008E4AC2"/>
    <w:rsid w:val="008E6C2F"/>
    <w:rsid w:val="008F1D19"/>
    <w:rsid w:val="008F5564"/>
    <w:rsid w:val="008F640E"/>
    <w:rsid w:val="008F71C1"/>
    <w:rsid w:val="008F74B4"/>
    <w:rsid w:val="00900340"/>
    <w:rsid w:val="009060E2"/>
    <w:rsid w:val="009067AF"/>
    <w:rsid w:val="009122C5"/>
    <w:rsid w:val="00912FEC"/>
    <w:rsid w:val="0091453F"/>
    <w:rsid w:val="00915F38"/>
    <w:rsid w:val="00924448"/>
    <w:rsid w:val="009250E4"/>
    <w:rsid w:val="009352CA"/>
    <w:rsid w:val="00935EC1"/>
    <w:rsid w:val="00936DB2"/>
    <w:rsid w:val="00940CA8"/>
    <w:rsid w:val="00944C82"/>
    <w:rsid w:val="00945958"/>
    <w:rsid w:val="00950A4D"/>
    <w:rsid w:val="00952430"/>
    <w:rsid w:val="009601D5"/>
    <w:rsid w:val="00961DF8"/>
    <w:rsid w:val="00965028"/>
    <w:rsid w:val="0096588C"/>
    <w:rsid w:val="00965A0A"/>
    <w:rsid w:val="00965E77"/>
    <w:rsid w:val="00966F65"/>
    <w:rsid w:val="00970599"/>
    <w:rsid w:val="00971E0F"/>
    <w:rsid w:val="00971E81"/>
    <w:rsid w:val="0097590B"/>
    <w:rsid w:val="00976911"/>
    <w:rsid w:val="00977D2D"/>
    <w:rsid w:val="00983175"/>
    <w:rsid w:val="009834B1"/>
    <w:rsid w:val="0099161A"/>
    <w:rsid w:val="00992DEA"/>
    <w:rsid w:val="00995614"/>
    <w:rsid w:val="009A4B9E"/>
    <w:rsid w:val="009A55F0"/>
    <w:rsid w:val="009B38FC"/>
    <w:rsid w:val="009B489A"/>
    <w:rsid w:val="009B52CA"/>
    <w:rsid w:val="009C1A16"/>
    <w:rsid w:val="009C28CD"/>
    <w:rsid w:val="009C4831"/>
    <w:rsid w:val="009C6EA2"/>
    <w:rsid w:val="009D1ACD"/>
    <w:rsid w:val="009D2A25"/>
    <w:rsid w:val="009D5933"/>
    <w:rsid w:val="009D6F56"/>
    <w:rsid w:val="009E0DDF"/>
    <w:rsid w:val="009E35CE"/>
    <w:rsid w:val="009E4F16"/>
    <w:rsid w:val="009E64FC"/>
    <w:rsid w:val="009E74F2"/>
    <w:rsid w:val="009F1B03"/>
    <w:rsid w:val="009F25D5"/>
    <w:rsid w:val="009F2D40"/>
    <w:rsid w:val="009F32A2"/>
    <w:rsid w:val="009F5972"/>
    <w:rsid w:val="009F7CF4"/>
    <w:rsid w:val="00A03EE9"/>
    <w:rsid w:val="00A06B03"/>
    <w:rsid w:val="00A07D99"/>
    <w:rsid w:val="00A11F9E"/>
    <w:rsid w:val="00A13F4B"/>
    <w:rsid w:val="00A142FF"/>
    <w:rsid w:val="00A166FB"/>
    <w:rsid w:val="00A220BE"/>
    <w:rsid w:val="00A2349A"/>
    <w:rsid w:val="00A24D73"/>
    <w:rsid w:val="00A262F0"/>
    <w:rsid w:val="00A26585"/>
    <w:rsid w:val="00A407ED"/>
    <w:rsid w:val="00A4287A"/>
    <w:rsid w:val="00A43340"/>
    <w:rsid w:val="00A4349A"/>
    <w:rsid w:val="00A463E4"/>
    <w:rsid w:val="00A52B5C"/>
    <w:rsid w:val="00A5460C"/>
    <w:rsid w:val="00A57AC6"/>
    <w:rsid w:val="00A57B4B"/>
    <w:rsid w:val="00A6357B"/>
    <w:rsid w:val="00A641CD"/>
    <w:rsid w:val="00A650FC"/>
    <w:rsid w:val="00A65C3C"/>
    <w:rsid w:val="00A7041F"/>
    <w:rsid w:val="00A72A1E"/>
    <w:rsid w:val="00A73C94"/>
    <w:rsid w:val="00A769AF"/>
    <w:rsid w:val="00A76F6D"/>
    <w:rsid w:val="00A77280"/>
    <w:rsid w:val="00A77BC9"/>
    <w:rsid w:val="00A800E9"/>
    <w:rsid w:val="00A867B3"/>
    <w:rsid w:val="00A86D55"/>
    <w:rsid w:val="00A91643"/>
    <w:rsid w:val="00A93A32"/>
    <w:rsid w:val="00A93AC8"/>
    <w:rsid w:val="00AA0E15"/>
    <w:rsid w:val="00AA4403"/>
    <w:rsid w:val="00AA4F5E"/>
    <w:rsid w:val="00AA6BF3"/>
    <w:rsid w:val="00AA7E63"/>
    <w:rsid w:val="00AB0753"/>
    <w:rsid w:val="00AB08ED"/>
    <w:rsid w:val="00AB1A1E"/>
    <w:rsid w:val="00AB5BE7"/>
    <w:rsid w:val="00AB6776"/>
    <w:rsid w:val="00AB79B9"/>
    <w:rsid w:val="00AB7DBC"/>
    <w:rsid w:val="00AC008B"/>
    <w:rsid w:val="00AC16D2"/>
    <w:rsid w:val="00AC3C31"/>
    <w:rsid w:val="00AC3DEF"/>
    <w:rsid w:val="00AC6324"/>
    <w:rsid w:val="00AD054E"/>
    <w:rsid w:val="00AD3057"/>
    <w:rsid w:val="00AD37BA"/>
    <w:rsid w:val="00AD3D05"/>
    <w:rsid w:val="00AD3EAB"/>
    <w:rsid w:val="00AD52E5"/>
    <w:rsid w:val="00AE28AD"/>
    <w:rsid w:val="00AE6899"/>
    <w:rsid w:val="00AF18D3"/>
    <w:rsid w:val="00AF1CD0"/>
    <w:rsid w:val="00AF3913"/>
    <w:rsid w:val="00AF78F0"/>
    <w:rsid w:val="00AF7E51"/>
    <w:rsid w:val="00B07E45"/>
    <w:rsid w:val="00B115E7"/>
    <w:rsid w:val="00B11724"/>
    <w:rsid w:val="00B12BC8"/>
    <w:rsid w:val="00B132D6"/>
    <w:rsid w:val="00B133FE"/>
    <w:rsid w:val="00B14E5D"/>
    <w:rsid w:val="00B173BA"/>
    <w:rsid w:val="00B20684"/>
    <w:rsid w:val="00B215A0"/>
    <w:rsid w:val="00B24879"/>
    <w:rsid w:val="00B31CB2"/>
    <w:rsid w:val="00B320A4"/>
    <w:rsid w:val="00B321E9"/>
    <w:rsid w:val="00B32A82"/>
    <w:rsid w:val="00B35D4F"/>
    <w:rsid w:val="00B3603F"/>
    <w:rsid w:val="00B4134C"/>
    <w:rsid w:val="00B4263C"/>
    <w:rsid w:val="00B432C7"/>
    <w:rsid w:val="00B440D0"/>
    <w:rsid w:val="00B46240"/>
    <w:rsid w:val="00B560FA"/>
    <w:rsid w:val="00B605D8"/>
    <w:rsid w:val="00B61123"/>
    <w:rsid w:val="00B61B5A"/>
    <w:rsid w:val="00B66786"/>
    <w:rsid w:val="00B66E41"/>
    <w:rsid w:val="00B70200"/>
    <w:rsid w:val="00B72649"/>
    <w:rsid w:val="00B754FF"/>
    <w:rsid w:val="00B75D88"/>
    <w:rsid w:val="00B7683F"/>
    <w:rsid w:val="00B77164"/>
    <w:rsid w:val="00B84E73"/>
    <w:rsid w:val="00B84FD9"/>
    <w:rsid w:val="00B86814"/>
    <w:rsid w:val="00B87EB1"/>
    <w:rsid w:val="00B905C1"/>
    <w:rsid w:val="00B96175"/>
    <w:rsid w:val="00BA023C"/>
    <w:rsid w:val="00BA2B39"/>
    <w:rsid w:val="00BA5D80"/>
    <w:rsid w:val="00BA799E"/>
    <w:rsid w:val="00BB4133"/>
    <w:rsid w:val="00BC2DDF"/>
    <w:rsid w:val="00BC3B6B"/>
    <w:rsid w:val="00BC7ADF"/>
    <w:rsid w:val="00BD40A3"/>
    <w:rsid w:val="00BD4722"/>
    <w:rsid w:val="00BD540A"/>
    <w:rsid w:val="00BD5715"/>
    <w:rsid w:val="00BD5B26"/>
    <w:rsid w:val="00BE6219"/>
    <w:rsid w:val="00BF33BB"/>
    <w:rsid w:val="00BF7BD2"/>
    <w:rsid w:val="00C00288"/>
    <w:rsid w:val="00C00EB9"/>
    <w:rsid w:val="00C025B4"/>
    <w:rsid w:val="00C0268D"/>
    <w:rsid w:val="00C0543F"/>
    <w:rsid w:val="00C066B1"/>
    <w:rsid w:val="00C06F83"/>
    <w:rsid w:val="00C110C1"/>
    <w:rsid w:val="00C21139"/>
    <w:rsid w:val="00C2360F"/>
    <w:rsid w:val="00C2464A"/>
    <w:rsid w:val="00C25449"/>
    <w:rsid w:val="00C25EAB"/>
    <w:rsid w:val="00C30EA3"/>
    <w:rsid w:val="00C3738A"/>
    <w:rsid w:val="00C441A7"/>
    <w:rsid w:val="00C44268"/>
    <w:rsid w:val="00C47D6D"/>
    <w:rsid w:val="00C502EE"/>
    <w:rsid w:val="00C51FB6"/>
    <w:rsid w:val="00C520F7"/>
    <w:rsid w:val="00C63799"/>
    <w:rsid w:val="00C63AC3"/>
    <w:rsid w:val="00C63BC3"/>
    <w:rsid w:val="00C6415B"/>
    <w:rsid w:val="00C66585"/>
    <w:rsid w:val="00C66611"/>
    <w:rsid w:val="00C7178B"/>
    <w:rsid w:val="00C718F9"/>
    <w:rsid w:val="00C74CC0"/>
    <w:rsid w:val="00C754B3"/>
    <w:rsid w:val="00C82F21"/>
    <w:rsid w:val="00C85A91"/>
    <w:rsid w:val="00C85F8F"/>
    <w:rsid w:val="00C90162"/>
    <w:rsid w:val="00C91A4D"/>
    <w:rsid w:val="00C9275F"/>
    <w:rsid w:val="00C927BA"/>
    <w:rsid w:val="00C92D01"/>
    <w:rsid w:val="00C953A0"/>
    <w:rsid w:val="00CA5492"/>
    <w:rsid w:val="00CA587D"/>
    <w:rsid w:val="00CA5FC9"/>
    <w:rsid w:val="00CB02A7"/>
    <w:rsid w:val="00CB107A"/>
    <w:rsid w:val="00CB2CFC"/>
    <w:rsid w:val="00CB2F4C"/>
    <w:rsid w:val="00CB4975"/>
    <w:rsid w:val="00CB49F6"/>
    <w:rsid w:val="00CB58E6"/>
    <w:rsid w:val="00CC3B74"/>
    <w:rsid w:val="00CC6F50"/>
    <w:rsid w:val="00CD1A98"/>
    <w:rsid w:val="00CD2C96"/>
    <w:rsid w:val="00CD5FD3"/>
    <w:rsid w:val="00CD6A6C"/>
    <w:rsid w:val="00CF01C6"/>
    <w:rsid w:val="00CF031B"/>
    <w:rsid w:val="00CF0C03"/>
    <w:rsid w:val="00CF2150"/>
    <w:rsid w:val="00CF25DC"/>
    <w:rsid w:val="00CF4632"/>
    <w:rsid w:val="00CF690F"/>
    <w:rsid w:val="00CF7769"/>
    <w:rsid w:val="00D0172B"/>
    <w:rsid w:val="00D05571"/>
    <w:rsid w:val="00D06F57"/>
    <w:rsid w:val="00D07179"/>
    <w:rsid w:val="00D11FB5"/>
    <w:rsid w:val="00D122C9"/>
    <w:rsid w:val="00D12E0F"/>
    <w:rsid w:val="00D1302F"/>
    <w:rsid w:val="00D15286"/>
    <w:rsid w:val="00D210F6"/>
    <w:rsid w:val="00D25B70"/>
    <w:rsid w:val="00D26BBA"/>
    <w:rsid w:val="00D321AB"/>
    <w:rsid w:val="00D363CD"/>
    <w:rsid w:val="00D40974"/>
    <w:rsid w:val="00D4526D"/>
    <w:rsid w:val="00D56893"/>
    <w:rsid w:val="00D61C61"/>
    <w:rsid w:val="00D65E99"/>
    <w:rsid w:val="00D67BF5"/>
    <w:rsid w:val="00D7300D"/>
    <w:rsid w:val="00D73142"/>
    <w:rsid w:val="00D73C30"/>
    <w:rsid w:val="00D74A8F"/>
    <w:rsid w:val="00D77875"/>
    <w:rsid w:val="00D83F24"/>
    <w:rsid w:val="00D84279"/>
    <w:rsid w:val="00D86FFE"/>
    <w:rsid w:val="00D87CE2"/>
    <w:rsid w:val="00D914EF"/>
    <w:rsid w:val="00D92DAC"/>
    <w:rsid w:val="00D942B6"/>
    <w:rsid w:val="00D95107"/>
    <w:rsid w:val="00DA035B"/>
    <w:rsid w:val="00DA3AD3"/>
    <w:rsid w:val="00DA3B1F"/>
    <w:rsid w:val="00DA6FA4"/>
    <w:rsid w:val="00DB1BB7"/>
    <w:rsid w:val="00DB33C6"/>
    <w:rsid w:val="00DB6C6A"/>
    <w:rsid w:val="00DC74FC"/>
    <w:rsid w:val="00DC78B5"/>
    <w:rsid w:val="00DD05E1"/>
    <w:rsid w:val="00DD157D"/>
    <w:rsid w:val="00DD18B1"/>
    <w:rsid w:val="00DD3A4E"/>
    <w:rsid w:val="00DD4CB1"/>
    <w:rsid w:val="00DD5A66"/>
    <w:rsid w:val="00DD6114"/>
    <w:rsid w:val="00DD62AA"/>
    <w:rsid w:val="00DD7654"/>
    <w:rsid w:val="00DE6204"/>
    <w:rsid w:val="00DE7AE0"/>
    <w:rsid w:val="00DE7BFF"/>
    <w:rsid w:val="00DF0223"/>
    <w:rsid w:val="00DF0819"/>
    <w:rsid w:val="00DF0A7C"/>
    <w:rsid w:val="00DF44B5"/>
    <w:rsid w:val="00DF481C"/>
    <w:rsid w:val="00DF4EC1"/>
    <w:rsid w:val="00DF5603"/>
    <w:rsid w:val="00E01792"/>
    <w:rsid w:val="00E0281F"/>
    <w:rsid w:val="00E03FAD"/>
    <w:rsid w:val="00E11F16"/>
    <w:rsid w:val="00E121F1"/>
    <w:rsid w:val="00E136B0"/>
    <w:rsid w:val="00E14B25"/>
    <w:rsid w:val="00E14DC7"/>
    <w:rsid w:val="00E1512E"/>
    <w:rsid w:val="00E1613F"/>
    <w:rsid w:val="00E21780"/>
    <w:rsid w:val="00E2449F"/>
    <w:rsid w:val="00E30535"/>
    <w:rsid w:val="00E31256"/>
    <w:rsid w:val="00E317CC"/>
    <w:rsid w:val="00E318F4"/>
    <w:rsid w:val="00E341D3"/>
    <w:rsid w:val="00E352BB"/>
    <w:rsid w:val="00E35658"/>
    <w:rsid w:val="00E36ED8"/>
    <w:rsid w:val="00E372A5"/>
    <w:rsid w:val="00E40202"/>
    <w:rsid w:val="00E419CB"/>
    <w:rsid w:val="00E50767"/>
    <w:rsid w:val="00E5532B"/>
    <w:rsid w:val="00E572B4"/>
    <w:rsid w:val="00E57F6F"/>
    <w:rsid w:val="00E60653"/>
    <w:rsid w:val="00E61309"/>
    <w:rsid w:val="00E63FD6"/>
    <w:rsid w:val="00E67062"/>
    <w:rsid w:val="00E70384"/>
    <w:rsid w:val="00E70D0D"/>
    <w:rsid w:val="00E715C5"/>
    <w:rsid w:val="00E73B1A"/>
    <w:rsid w:val="00E747A0"/>
    <w:rsid w:val="00E8057B"/>
    <w:rsid w:val="00E80C7D"/>
    <w:rsid w:val="00E8298F"/>
    <w:rsid w:val="00E83239"/>
    <w:rsid w:val="00E95D2E"/>
    <w:rsid w:val="00EA0F54"/>
    <w:rsid w:val="00EA37C9"/>
    <w:rsid w:val="00EA3BA2"/>
    <w:rsid w:val="00EA645A"/>
    <w:rsid w:val="00EB0A09"/>
    <w:rsid w:val="00EB0D9C"/>
    <w:rsid w:val="00EB20C7"/>
    <w:rsid w:val="00EB47E8"/>
    <w:rsid w:val="00EB6AC0"/>
    <w:rsid w:val="00EC1746"/>
    <w:rsid w:val="00EC2756"/>
    <w:rsid w:val="00EC43D3"/>
    <w:rsid w:val="00EC68B7"/>
    <w:rsid w:val="00EC6D63"/>
    <w:rsid w:val="00EC6FF1"/>
    <w:rsid w:val="00EC758F"/>
    <w:rsid w:val="00ED4C21"/>
    <w:rsid w:val="00ED61FF"/>
    <w:rsid w:val="00ED711A"/>
    <w:rsid w:val="00EE0171"/>
    <w:rsid w:val="00EE3966"/>
    <w:rsid w:val="00EE4A91"/>
    <w:rsid w:val="00F0200B"/>
    <w:rsid w:val="00F06D7B"/>
    <w:rsid w:val="00F17507"/>
    <w:rsid w:val="00F20866"/>
    <w:rsid w:val="00F233A2"/>
    <w:rsid w:val="00F234E8"/>
    <w:rsid w:val="00F2386C"/>
    <w:rsid w:val="00F239E7"/>
    <w:rsid w:val="00F23E72"/>
    <w:rsid w:val="00F23F36"/>
    <w:rsid w:val="00F32278"/>
    <w:rsid w:val="00F33273"/>
    <w:rsid w:val="00F33897"/>
    <w:rsid w:val="00F34530"/>
    <w:rsid w:val="00F34CA5"/>
    <w:rsid w:val="00F34CC3"/>
    <w:rsid w:val="00F412E2"/>
    <w:rsid w:val="00F41E4C"/>
    <w:rsid w:val="00F42B8A"/>
    <w:rsid w:val="00F433CD"/>
    <w:rsid w:val="00F437CC"/>
    <w:rsid w:val="00F4651A"/>
    <w:rsid w:val="00F514DB"/>
    <w:rsid w:val="00F558E6"/>
    <w:rsid w:val="00F602DA"/>
    <w:rsid w:val="00F60A76"/>
    <w:rsid w:val="00F60E9F"/>
    <w:rsid w:val="00F62688"/>
    <w:rsid w:val="00F62FDF"/>
    <w:rsid w:val="00F74C78"/>
    <w:rsid w:val="00F7526C"/>
    <w:rsid w:val="00F768BE"/>
    <w:rsid w:val="00F84BDC"/>
    <w:rsid w:val="00F86B68"/>
    <w:rsid w:val="00F91AF9"/>
    <w:rsid w:val="00F92188"/>
    <w:rsid w:val="00F958B8"/>
    <w:rsid w:val="00FA356A"/>
    <w:rsid w:val="00FA5212"/>
    <w:rsid w:val="00FA67A8"/>
    <w:rsid w:val="00FB26A2"/>
    <w:rsid w:val="00FB3D02"/>
    <w:rsid w:val="00FB4BB4"/>
    <w:rsid w:val="00FB5729"/>
    <w:rsid w:val="00FC0377"/>
    <w:rsid w:val="00FC0C70"/>
    <w:rsid w:val="00FC22F9"/>
    <w:rsid w:val="00FC4C4C"/>
    <w:rsid w:val="00FD2366"/>
    <w:rsid w:val="00FD3B91"/>
    <w:rsid w:val="00FD4CEB"/>
    <w:rsid w:val="00FD7FBC"/>
    <w:rsid w:val="00FE4CFE"/>
    <w:rsid w:val="00FE69C3"/>
    <w:rsid w:val="00FE6A3D"/>
    <w:rsid w:val="00FF0BEA"/>
    <w:rsid w:val="00FF14C3"/>
    <w:rsid w:val="00FF1575"/>
    <w:rsid w:val="00FF3737"/>
    <w:rsid w:val="00FF4B6B"/>
    <w:rsid w:val="00FF6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00C"/>
    <w:pPr>
      <w:spacing w:after="200" w:line="276" w:lineRule="auto"/>
    </w:pPr>
    <w:rPr>
      <w:rFonts w:eastAsia="Times New Roman" w:cs="Calibri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E500C"/>
    <w:pPr>
      <w:keepNext/>
      <w:spacing w:before="240" w:after="60" w:line="240" w:lineRule="auto"/>
      <w:outlineLvl w:val="0"/>
    </w:pPr>
    <w:rPr>
      <w:rFonts w:ascii="Cambria" w:eastAsia="Calibri" w:hAnsi="Cambria" w:cs="Cambria"/>
      <w:b/>
      <w:bCs/>
      <w:kern w:val="32"/>
      <w:sz w:val="32"/>
      <w:szCs w:val="32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E500C"/>
    <w:pPr>
      <w:keepNext/>
      <w:spacing w:before="240" w:after="60" w:line="24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uk-U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7300D"/>
    <w:pPr>
      <w:keepNext/>
      <w:keepLines/>
      <w:spacing w:before="40" w:after="0"/>
      <w:outlineLvl w:val="4"/>
    </w:pPr>
    <w:rPr>
      <w:rFonts w:ascii="Calibri Light" w:eastAsia="Calibri" w:hAnsi="Calibri Light" w:cs="Calibri Light"/>
      <w:color w:val="2E74B5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E500C"/>
    <w:rPr>
      <w:rFonts w:ascii="Cambria" w:hAnsi="Cambria" w:cs="Cambria"/>
      <w:b/>
      <w:bCs/>
      <w:kern w:val="32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E500C"/>
    <w:rPr>
      <w:rFonts w:ascii="Cambria" w:hAnsi="Cambria" w:cs="Cambria"/>
      <w:b/>
      <w:bCs/>
      <w:i/>
      <w:iCs/>
      <w:sz w:val="28"/>
      <w:szCs w:val="28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7300D"/>
    <w:rPr>
      <w:rFonts w:ascii="Calibri Light" w:hAnsi="Calibri Light" w:cs="Calibri Light"/>
      <w:color w:val="2E74B5"/>
      <w:lang w:val="ru-RU" w:eastAsia="ru-RU"/>
    </w:rPr>
  </w:style>
  <w:style w:type="paragraph" w:styleId="ListParagraph">
    <w:name w:val="List Paragraph"/>
    <w:basedOn w:val="Normal"/>
    <w:uiPriority w:val="99"/>
    <w:qFormat/>
    <w:rsid w:val="004E500C"/>
    <w:pPr>
      <w:ind w:left="720"/>
    </w:pPr>
  </w:style>
  <w:style w:type="paragraph" w:customStyle="1" w:styleId="a">
    <w:name w:val="Знак"/>
    <w:basedOn w:val="Normal"/>
    <w:uiPriority w:val="99"/>
    <w:rsid w:val="004E500C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D4C64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D4C64"/>
    <w:rPr>
      <w:rFonts w:ascii="Segoe UI" w:hAnsi="Segoe UI" w:cs="Segoe UI"/>
      <w:sz w:val="18"/>
      <w:szCs w:val="18"/>
      <w:lang w:val="ru-RU" w:eastAsia="ru-RU"/>
    </w:rPr>
  </w:style>
  <w:style w:type="character" w:styleId="Strong">
    <w:name w:val="Strong"/>
    <w:basedOn w:val="DefaultParagraphFont"/>
    <w:uiPriority w:val="99"/>
    <w:qFormat/>
    <w:rsid w:val="003E68EC"/>
    <w:rPr>
      <w:b/>
      <w:bCs/>
    </w:rPr>
  </w:style>
  <w:style w:type="table" w:styleId="TableGrid">
    <w:name w:val="Table Grid"/>
    <w:basedOn w:val="TableNormal"/>
    <w:uiPriority w:val="99"/>
    <w:rsid w:val="00E95D2E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BC3B6B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2">
    <w:name w:val="Основний текст (2)"/>
    <w:uiPriority w:val="99"/>
    <w:rsid w:val="00FB26A2"/>
    <w:rPr>
      <w:rFonts w:ascii="Times New Roman" w:hAnsi="Times New Roman" w:cs="Times New Roman"/>
      <w:u w:val="none"/>
    </w:rPr>
  </w:style>
  <w:style w:type="character" w:customStyle="1" w:styleId="20">
    <w:name w:val="Основний текст (2)_"/>
    <w:basedOn w:val="DefaultParagraphFont"/>
    <w:link w:val="21"/>
    <w:uiPriority w:val="99"/>
    <w:locked/>
    <w:rsid w:val="00327F2C"/>
  </w:style>
  <w:style w:type="paragraph" w:customStyle="1" w:styleId="21">
    <w:name w:val="Основний текст (2)1"/>
    <w:basedOn w:val="Normal"/>
    <w:link w:val="20"/>
    <w:uiPriority w:val="99"/>
    <w:rsid w:val="00327F2C"/>
    <w:pPr>
      <w:widowControl w:val="0"/>
      <w:shd w:val="clear" w:color="auto" w:fill="FFFFFF"/>
      <w:spacing w:before="480" w:after="300" w:line="240" w:lineRule="atLeast"/>
      <w:jc w:val="both"/>
    </w:pPr>
    <w:rPr>
      <w:rFonts w:eastAsia="Calibri"/>
      <w:noProof/>
      <w:sz w:val="20"/>
      <w:szCs w:val="20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355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306</TotalTime>
  <Pages>6</Pages>
  <Words>4108</Words>
  <Characters>2343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ПРОЄКТ</dc:title>
  <dc:subject/>
  <dc:creator>User</dc:creator>
  <cp:keywords/>
  <dc:description/>
  <cp:lastModifiedBy>USP171</cp:lastModifiedBy>
  <cp:revision>52</cp:revision>
  <cp:lastPrinted>2026-04-14T12:00:00Z</cp:lastPrinted>
  <dcterms:created xsi:type="dcterms:W3CDTF">2023-11-13T15:40:00Z</dcterms:created>
  <dcterms:modified xsi:type="dcterms:W3CDTF">2026-04-23T13:26:00Z</dcterms:modified>
</cp:coreProperties>
</file>